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72272" w:rsidRPr="005F337F" w:rsidRDefault="00A87FB7"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PROCESSO LICITATÓRIO Nº </w:t>
      </w:r>
      <w:r w:rsidR="00C90704">
        <w:rPr>
          <w:rFonts w:ascii="Bookman Old Style" w:hAnsi="Bookman Old Style"/>
          <w:b/>
          <w:sz w:val="24"/>
          <w:szCs w:val="24"/>
        </w:rPr>
        <w:t>19</w:t>
      </w:r>
      <w:r>
        <w:rPr>
          <w:rFonts w:ascii="Bookman Old Style" w:hAnsi="Bookman Old Style"/>
          <w:b/>
          <w:sz w:val="24"/>
          <w:szCs w:val="24"/>
        </w:rPr>
        <w:t>/2023</w:t>
      </w:r>
    </w:p>
    <w:p w:rsidR="00472272" w:rsidRDefault="00A87FB7"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 xml:space="preserve">EDITAL DE PREGÃO ELETRÔNICO Nº </w:t>
      </w:r>
      <w:r w:rsidR="00C90704">
        <w:rPr>
          <w:rFonts w:ascii="Bookman Old Style" w:hAnsi="Bookman Old Style"/>
          <w:b/>
          <w:sz w:val="24"/>
          <w:szCs w:val="24"/>
        </w:rPr>
        <w:t>03</w:t>
      </w:r>
      <w:r>
        <w:rPr>
          <w:rFonts w:ascii="Bookman Old Style" w:hAnsi="Bookman Old Style"/>
          <w:b/>
          <w:sz w:val="24"/>
          <w:szCs w:val="24"/>
        </w:rPr>
        <w:t>/2023</w:t>
      </w:r>
    </w:p>
    <w:p w:rsidR="007F4473" w:rsidRDefault="007F4473" w:rsidP="009215ED">
      <w:pPr>
        <w:spacing w:after="109" w:line="250" w:lineRule="auto"/>
        <w:ind w:right="38"/>
        <w:rPr>
          <w:rFonts w:ascii="Times New Roman" w:hAnsi="Times New Roman"/>
          <w:b/>
        </w:rPr>
      </w:pPr>
    </w:p>
    <w:p w:rsidR="009215ED" w:rsidRPr="00954ECD" w:rsidRDefault="00AB0468" w:rsidP="009215ED">
      <w:pPr>
        <w:pStyle w:val="Default"/>
        <w:ind w:left="-567"/>
        <w:jc w:val="center"/>
        <w:rPr>
          <w:b/>
          <w:caps/>
          <w:color w:val="FF0000"/>
          <w:sz w:val="22"/>
          <w:szCs w:val="22"/>
        </w:rPr>
      </w:pPr>
      <w:r>
        <w:rPr>
          <w:b/>
          <w:color w:val="FF0000"/>
          <w:sz w:val="22"/>
        </w:rPr>
        <w:t xml:space="preserve">          </w:t>
      </w:r>
      <w:r w:rsidR="009215ED" w:rsidRPr="00304336">
        <w:rPr>
          <w:b/>
          <w:color w:val="FF0000"/>
          <w:sz w:val="22"/>
        </w:rPr>
        <w:t>EXCLUSIVO PARA ME/EPP/EQUIPARADO</w:t>
      </w:r>
      <w:r w:rsidR="009215ED">
        <w:rPr>
          <w:b/>
          <w:color w:val="FF0000"/>
          <w:sz w:val="22"/>
        </w:rPr>
        <w:t xml:space="preserve"> - </w:t>
      </w:r>
      <w:r w:rsidR="009215ED">
        <w:rPr>
          <w:b/>
          <w:bCs/>
          <w:color w:val="FF0000"/>
          <w:sz w:val="22"/>
          <w:szCs w:val="22"/>
        </w:rPr>
        <w:t>COM PRIORIDADE PARA MEP’S LOCAL OU REGIONAL</w:t>
      </w:r>
    </w:p>
    <w:p w:rsidR="007F4473" w:rsidRPr="005F337F" w:rsidRDefault="007F4473" w:rsidP="009215ED">
      <w:pPr>
        <w:spacing w:line="240" w:lineRule="auto"/>
        <w:contextualSpacing/>
        <w:mirrorIndents/>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1 – PREÂMBULO</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6A1374" w:rsidRDefault="006A1374" w:rsidP="00F07929">
      <w:pPr>
        <w:spacing w:line="240" w:lineRule="auto"/>
        <w:contextualSpacing/>
        <w:mirrorIndents/>
        <w:jc w:val="both"/>
        <w:rPr>
          <w:rFonts w:ascii="Bookman Old Style" w:hAnsi="Bookman Old Style"/>
          <w:sz w:val="24"/>
          <w:szCs w:val="24"/>
        </w:rPr>
      </w:pPr>
      <w:r w:rsidRPr="006A1374">
        <w:rPr>
          <w:rFonts w:ascii="Bookman Old Style" w:hAnsi="Bookman Old Style"/>
          <w:b/>
          <w:sz w:val="24"/>
          <w:szCs w:val="24"/>
        </w:rPr>
        <w:t>1.1.O MUNICÍPIO DE CORDILHEIRA ALTA</w:t>
      </w:r>
      <w:r w:rsidRPr="006A1374">
        <w:rPr>
          <w:rFonts w:ascii="Bookman Old Style" w:hAnsi="Bookman Old Style"/>
          <w:sz w:val="24"/>
          <w:szCs w:val="24"/>
        </w:rPr>
        <w:t xml:space="preserve">, pessoa jurídica de direito público interno, inscrito no CNPJ sob n° 95.990.198/0001-04, situado na Rua Celso </w:t>
      </w:r>
      <w:proofErr w:type="spellStart"/>
      <w:r w:rsidRPr="006A1374">
        <w:rPr>
          <w:rFonts w:ascii="Bookman Old Style" w:hAnsi="Bookman Old Style"/>
          <w:sz w:val="24"/>
          <w:szCs w:val="24"/>
        </w:rPr>
        <w:t>Tozzo</w:t>
      </w:r>
      <w:proofErr w:type="spellEnd"/>
      <w:r w:rsidRPr="006A1374">
        <w:rPr>
          <w:rFonts w:ascii="Bookman Old Style" w:hAnsi="Bookman Old Style"/>
          <w:sz w:val="24"/>
          <w:szCs w:val="24"/>
        </w:rPr>
        <w:t xml:space="preserve">, 27, Centro, Cordilheira Alta/SC, representado neste ato por seu Prefeito Municipal, senhor Clodoaldo </w:t>
      </w:r>
      <w:proofErr w:type="spellStart"/>
      <w:r w:rsidRPr="006A1374">
        <w:rPr>
          <w:rFonts w:ascii="Bookman Old Style" w:hAnsi="Bookman Old Style"/>
          <w:sz w:val="24"/>
          <w:szCs w:val="24"/>
        </w:rPr>
        <w:t>Briancini</w:t>
      </w:r>
      <w:proofErr w:type="spellEnd"/>
      <w:r w:rsidRPr="006A1374">
        <w:rPr>
          <w:rFonts w:ascii="Bookman Old Style" w:hAnsi="Bookman Old Style"/>
          <w:sz w:val="24"/>
          <w:szCs w:val="24"/>
        </w:rPr>
        <w:t xml:space="preserve">, </w:t>
      </w:r>
      <w:r w:rsidRPr="006A1374">
        <w:rPr>
          <w:rFonts w:ascii="Bookman Old Style" w:hAnsi="Bookman Old Style"/>
          <w:b/>
          <w:sz w:val="24"/>
          <w:szCs w:val="24"/>
        </w:rPr>
        <w:t>TORNA PÚBLICO</w:t>
      </w:r>
      <w:r w:rsidRPr="006A1374">
        <w:rPr>
          <w:rFonts w:ascii="Bookman Old Style" w:hAnsi="Bookman Old Style"/>
          <w:sz w:val="24"/>
          <w:szCs w:val="24"/>
        </w:rPr>
        <w:t xml:space="preserve"> que realizará licitação na modalidade PREGÃO, sob a forma ELETRÔNICA, através do </w:t>
      </w:r>
      <w:r w:rsidRPr="006A1374">
        <w:rPr>
          <w:rFonts w:ascii="Bookman Old Style" w:hAnsi="Bookman Old Style"/>
          <w:b/>
          <w:sz w:val="24"/>
          <w:szCs w:val="24"/>
        </w:rPr>
        <w:t>SISTEMA DE REGISTRO DE PREÇO</w:t>
      </w:r>
      <w:r w:rsidRPr="006A1374">
        <w:rPr>
          <w:rFonts w:ascii="Bookman Old Style" w:hAnsi="Bookman Old Style"/>
          <w:sz w:val="24"/>
          <w:szCs w:val="24"/>
        </w:rPr>
        <w:t xml:space="preserve"> do tipo </w:t>
      </w:r>
      <w:r w:rsidRPr="006A1374">
        <w:rPr>
          <w:rFonts w:ascii="Bookman Old Style" w:hAnsi="Bookman Old Style"/>
          <w:b/>
          <w:sz w:val="24"/>
          <w:szCs w:val="24"/>
        </w:rPr>
        <w:t>MENOR PREÇO POR ITEM</w:t>
      </w:r>
      <w:r w:rsidRPr="006A1374">
        <w:rPr>
          <w:rFonts w:ascii="Bookman Old Style" w:hAnsi="Bookman Old Style"/>
          <w:sz w:val="24"/>
          <w:szCs w:val="24"/>
        </w:rPr>
        <w:t xml:space="preserve">, que será realizada por meio do site </w:t>
      </w:r>
      <w:r w:rsidRPr="006A1374">
        <w:rPr>
          <w:rFonts w:ascii="Bookman Old Style" w:hAnsi="Bookman Old Style"/>
          <w:color w:val="1F497D" w:themeColor="text2"/>
          <w:sz w:val="24"/>
          <w:szCs w:val="24"/>
        </w:rPr>
        <w:t xml:space="preserve">www.bll.org.br </w:t>
      </w:r>
      <w:r w:rsidRPr="006A1374">
        <w:rPr>
          <w:rFonts w:ascii="Bookman Old Style" w:hAnsi="Bookman Old Style"/>
          <w:sz w:val="24"/>
          <w:szCs w:val="24"/>
        </w:rPr>
        <w:t>e será processada e julgada em conformidade com a Lei Federal nº. 10.520/02, Decreto Federal nº 10.024, de 20 de setembro de 2019, Lei Federal nº 123/06 e Lei n° 147/14, com aplicação subsidiária da Lei Federal nº. 8.666/93, Lei nº 8.078, de 1990 - Código de Defesa do Consumidor e suas respectivas alterações e legislação aplicável e Decreto Municipal n° 386/2021.</w:t>
      </w:r>
      <w:r w:rsidR="00472272" w:rsidRPr="006A1374">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8652A2" w:rsidRDefault="00472272" w:rsidP="00F07929">
      <w:pPr>
        <w:spacing w:line="240" w:lineRule="auto"/>
        <w:contextualSpacing/>
        <w:mirrorIndents/>
        <w:jc w:val="both"/>
        <w:rPr>
          <w:rFonts w:ascii="Bookman Old Style" w:hAnsi="Bookman Old Style"/>
          <w:b/>
          <w:sz w:val="24"/>
          <w:szCs w:val="24"/>
        </w:rPr>
      </w:pPr>
      <w:r w:rsidRPr="008168AD">
        <w:rPr>
          <w:rFonts w:ascii="Bookman Old Style" w:hAnsi="Bookman Old Style"/>
          <w:sz w:val="24"/>
          <w:szCs w:val="24"/>
          <w:highlight w:val="yellow"/>
        </w:rPr>
        <w:t>1.2</w:t>
      </w:r>
      <w:r w:rsidRPr="008168AD">
        <w:rPr>
          <w:rFonts w:ascii="Bookman Old Style" w:hAnsi="Bookman Old Style"/>
          <w:b/>
          <w:sz w:val="24"/>
          <w:szCs w:val="24"/>
          <w:highlight w:val="yellow"/>
        </w:rPr>
        <w:t xml:space="preserve">. A SESSÃO PÚBLICA SERÁ REALIZADA NO </w:t>
      </w:r>
      <w:r w:rsidR="00DA7D9D" w:rsidRPr="008168AD">
        <w:rPr>
          <w:rFonts w:ascii="Bookman Old Style" w:hAnsi="Bookman Old Style"/>
          <w:b/>
          <w:sz w:val="24"/>
          <w:szCs w:val="24"/>
          <w:highlight w:val="yellow"/>
        </w:rPr>
        <w:t>SITE WWW.BLL.ORG.BR</w:t>
      </w:r>
      <w:r w:rsidRPr="008168AD">
        <w:rPr>
          <w:rFonts w:ascii="Bookman Old Style" w:hAnsi="Bookman Old Style"/>
          <w:b/>
          <w:sz w:val="24"/>
          <w:szCs w:val="24"/>
          <w:highlight w:val="yellow"/>
        </w:rPr>
        <w:t xml:space="preserve">, NO DIA </w:t>
      </w:r>
      <w:r w:rsidR="00405B7A">
        <w:rPr>
          <w:rFonts w:ascii="Bookman Old Style" w:hAnsi="Bookman Old Style"/>
          <w:b/>
          <w:sz w:val="24"/>
          <w:szCs w:val="24"/>
          <w:highlight w:val="yellow"/>
        </w:rPr>
        <w:t>0</w:t>
      </w:r>
      <w:r w:rsidR="00F26011">
        <w:rPr>
          <w:rFonts w:ascii="Bookman Old Style" w:hAnsi="Bookman Old Style"/>
          <w:b/>
          <w:sz w:val="24"/>
          <w:szCs w:val="24"/>
          <w:highlight w:val="yellow"/>
        </w:rPr>
        <w:t>8</w:t>
      </w:r>
      <w:r w:rsidRPr="008168AD">
        <w:rPr>
          <w:rFonts w:ascii="Bookman Old Style" w:hAnsi="Bookman Old Style"/>
          <w:b/>
          <w:sz w:val="24"/>
          <w:szCs w:val="24"/>
          <w:highlight w:val="yellow"/>
        </w:rPr>
        <w:t>/</w:t>
      </w:r>
      <w:r w:rsidR="00DA7D9D" w:rsidRPr="008168AD">
        <w:rPr>
          <w:rFonts w:ascii="Bookman Old Style" w:hAnsi="Bookman Old Style"/>
          <w:b/>
          <w:sz w:val="24"/>
          <w:szCs w:val="24"/>
          <w:highlight w:val="yellow"/>
        </w:rPr>
        <w:t>0</w:t>
      </w:r>
      <w:r w:rsidR="00405B7A">
        <w:rPr>
          <w:rFonts w:ascii="Bookman Old Style" w:hAnsi="Bookman Old Style"/>
          <w:b/>
          <w:sz w:val="24"/>
          <w:szCs w:val="24"/>
          <w:highlight w:val="yellow"/>
        </w:rPr>
        <w:t>3</w:t>
      </w:r>
      <w:r w:rsidRPr="008168AD">
        <w:rPr>
          <w:rFonts w:ascii="Bookman Old Style" w:hAnsi="Bookman Old Style"/>
          <w:b/>
          <w:sz w:val="24"/>
          <w:szCs w:val="24"/>
          <w:highlight w:val="yellow"/>
        </w:rPr>
        <w:t xml:space="preserve">/2023, COM INÍCIO ÀS </w:t>
      </w:r>
      <w:r w:rsidR="00DA7D9D" w:rsidRPr="008168AD">
        <w:rPr>
          <w:rFonts w:ascii="Bookman Old Style" w:hAnsi="Bookman Old Style"/>
          <w:b/>
          <w:sz w:val="24"/>
          <w:szCs w:val="24"/>
          <w:highlight w:val="yellow"/>
        </w:rPr>
        <w:t>08</w:t>
      </w:r>
      <w:r w:rsidRPr="008168AD">
        <w:rPr>
          <w:rFonts w:ascii="Bookman Old Style" w:hAnsi="Bookman Old Style"/>
          <w:b/>
          <w:sz w:val="24"/>
          <w:szCs w:val="24"/>
          <w:highlight w:val="yellow"/>
        </w:rPr>
        <w:t>:</w:t>
      </w:r>
      <w:r w:rsidR="00DA7D9D" w:rsidRPr="008168AD">
        <w:rPr>
          <w:rFonts w:ascii="Bookman Old Style" w:hAnsi="Bookman Old Style"/>
          <w:b/>
          <w:sz w:val="24"/>
          <w:szCs w:val="24"/>
          <w:highlight w:val="yellow"/>
        </w:rPr>
        <w:t>3</w:t>
      </w:r>
      <w:r w:rsidRPr="008168AD">
        <w:rPr>
          <w:rFonts w:ascii="Bookman Old Style" w:hAnsi="Bookman Old Style"/>
          <w:b/>
          <w:sz w:val="24"/>
          <w:szCs w:val="24"/>
          <w:highlight w:val="yellow"/>
        </w:rPr>
        <w:t xml:space="preserve">0H, HORÁRIO DE BRASÍLIA – </w:t>
      </w:r>
      <w:r w:rsidRPr="008652A2">
        <w:rPr>
          <w:rFonts w:ascii="Bookman Old Style" w:hAnsi="Bookman Old Style"/>
          <w:b/>
          <w:sz w:val="24"/>
          <w:szCs w:val="24"/>
          <w:highlight w:val="yellow"/>
        </w:rPr>
        <w:t>DF.</w:t>
      </w:r>
      <w:r w:rsidRPr="008652A2">
        <w:rPr>
          <w:rFonts w:ascii="Bookman Old Style" w:hAnsi="Bookman Old Style"/>
          <w:b/>
          <w:sz w:val="24"/>
          <w:szCs w:val="24"/>
        </w:rPr>
        <w:t xml:space="preserve">  </w:t>
      </w:r>
    </w:p>
    <w:p w:rsidR="00472272" w:rsidRPr="008652A2" w:rsidRDefault="00472272" w:rsidP="00F07929">
      <w:pPr>
        <w:spacing w:line="240" w:lineRule="auto"/>
        <w:contextualSpacing/>
        <w:mirrorIndents/>
        <w:jc w:val="both"/>
        <w:rPr>
          <w:rFonts w:ascii="Bookman Old Style" w:hAnsi="Bookman Old Style"/>
          <w:sz w:val="24"/>
          <w:szCs w:val="24"/>
        </w:rPr>
      </w:pPr>
      <w:r w:rsidRPr="008652A2">
        <w:rPr>
          <w:rFonts w:ascii="Bookman Old Style" w:hAnsi="Bookman Old Style"/>
          <w:sz w:val="24"/>
          <w:szCs w:val="24"/>
        </w:rPr>
        <w:t xml:space="preserve">1.3. Somente poderão participar da sessão pública as empresas que apresentarem propostas no site </w:t>
      </w:r>
      <w:r w:rsidR="006470F0" w:rsidRPr="008652A2">
        <w:rPr>
          <w:rFonts w:ascii="Bookman Old Style" w:hAnsi="Bookman Old Style"/>
          <w:sz w:val="24"/>
          <w:szCs w:val="24"/>
        </w:rPr>
        <w:t>www.bll.org.br, nos</w:t>
      </w:r>
      <w:r w:rsidRPr="008652A2">
        <w:rPr>
          <w:rFonts w:ascii="Bookman Old Style" w:hAnsi="Bookman Old Style"/>
          <w:sz w:val="24"/>
          <w:szCs w:val="24"/>
        </w:rPr>
        <w:t xml:space="preserve"> termos a seguir:</w:t>
      </w:r>
    </w:p>
    <w:p w:rsidR="006470F0" w:rsidRPr="008168AD" w:rsidRDefault="006470F0" w:rsidP="00F07929">
      <w:pPr>
        <w:spacing w:line="240" w:lineRule="auto"/>
        <w:contextualSpacing/>
        <w:mirrorIndents/>
        <w:jc w:val="both"/>
        <w:rPr>
          <w:rFonts w:ascii="Bookman Old Style" w:hAnsi="Bookman Old Style"/>
          <w:sz w:val="24"/>
          <w:szCs w:val="24"/>
          <w:highlight w:val="yellow"/>
        </w:rPr>
      </w:pPr>
    </w:p>
    <w:p w:rsidR="00472272" w:rsidRPr="008652A2" w:rsidRDefault="00472272" w:rsidP="00F07929">
      <w:pPr>
        <w:spacing w:line="240" w:lineRule="auto"/>
        <w:contextualSpacing/>
        <w:mirrorIndents/>
        <w:jc w:val="both"/>
        <w:rPr>
          <w:rFonts w:ascii="Bookman Old Style" w:hAnsi="Bookman Old Style"/>
          <w:b/>
          <w:sz w:val="24"/>
          <w:szCs w:val="24"/>
        </w:rPr>
      </w:pPr>
      <w:r w:rsidRPr="008652A2">
        <w:rPr>
          <w:rFonts w:ascii="Bookman Old Style" w:hAnsi="Bookman Old Style"/>
          <w:b/>
          <w:sz w:val="24"/>
          <w:szCs w:val="24"/>
        </w:rPr>
        <w:t xml:space="preserve">INÍCIO DO RECEBIMENTO DAS PROPOSTAS: DIA: </w:t>
      </w:r>
      <w:r w:rsidR="00431AE2">
        <w:rPr>
          <w:rFonts w:ascii="Bookman Old Style" w:hAnsi="Bookman Old Style"/>
          <w:b/>
          <w:sz w:val="24"/>
          <w:szCs w:val="24"/>
        </w:rPr>
        <w:t>22</w:t>
      </w:r>
      <w:bookmarkStart w:id="0" w:name="_GoBack"/>
      <w:bookmarkEnd w:id="0"/>
      <w:r w:rsidRPr="008652A2">
        <w:rPr>
          <w:rFonts w:ascii="Bookman Old Style" w:hAnsi="Bookman Old Style"/>
          <w:b/>
          <w:sz w:val="24"/>
          <w:szCs w:val="24"/>
        </w:rPr>
        <w:t>/</w:t>
      </w:r>
      <w:r w:rsidR="00C563BD" w:rsidRPr="008652A2">
        <w:rPr>
          <w:rFonts w:ascii="Bookman Old Style" w:hAnsi="Bookman Old Style"/>
          <w:b/>
          <w:sz w:val="24"/>
          <w:szCs w:val="24"/>
        </w:rPr>
        <w:t>02</w:t>
      </w:r>
      <w:r w:rsidRPr="008652A2">
        <w:rPr>
          <w:rFonts w:ascii="Bookman Old Style" w:hAnsi="Bookman Old Style"/>
          <w:b/>
          <w:sz w:val="24"/>
          <w:szCs w:val="24"/>
        </w:rPr>
        <w:t>/2023, HORÁRIO: 1</w:t>
      </w:r>
      <w:r w:rsidR="00F26011">
        <w:rPr>
          <w:rFonts w:ascii="Bookman Old Style" w:hAnsi="Bookman Old Style"/>
          <w:b/>
          <w:sz w:val="24"/>
          <w:szCs w:val="24"/>
        </w:rPr>
        <w:t>7</w:t>
      </w:r>
      <w:r w:rsidRPr="008652A2">
        <w:rPr>
          <w:rFonts w:ascii="Bookman Old Style" w:hAnsi="Bookman Old Style"/>
          <w:b/>
          <w:sz w:val="24"/>
          <w:szCs w:val="24"/>
        </w:rPr>
        <w:t xml:space="preserve">h00  </w:t>
      </w:r>
    </w:p>
    <w:p w:rsidR="00472272" w:rsidRPr="005F337F" w:rsidRDefault="00472272" w:rsidP="00F07929">
      <w:pPr>
        <w:spacing w:line="240" w:lineRule="auto"/>
        <w:contextualSpacing/>
        <w:mirrorIndents/>
        <w:jc w:val="both"/>
        <w:rPr>
          <w:rFonts w:ascii="Bookman Old Style" w:hAnsi="Bookman Old Style"/>
          <w:b/>
          <w:sz w:val="24"/>
          <w:szCs w:val="24"/>
        </w:rPr>
      </w:pPr>
      <w:r w:rsidRPr="008652A2">
        <w:rPr>
          <w:rFonts w:ascii="Bookman Old Style" w:hAnsi="Bookman Old Style"/>
          <w:b/>
          <w:sz w:val="24"/>
          <w:szCs w:val="24"/>
        </w:rPr>
        <w:t xml:space="preserve">FIM DO RECEBIMENTO DAS PROPOSTAS: DIA </w:t>
      </w:r>
      <w:r w:rsidR="00405B7A">
        <w:rPr>
          <w:rFonts w:ascii="Bookman Old Style" w:hAnsi="Bookman Old Style"/>
          <w:b/>
          <w:sz w:val="24"/>
          <w:szCs w:val="24"/>
        </w:rPr>
        <w:t>0</w:t>
      </w:r>
      <w:r w:rsidR="00F26011">
        <w:rPr>
          <w:rFonts w:ascii="Bookman Old Style" w:hAnsi="Bookman Old Style"/>
          <w:b/>
          <w:sz w:val="24"/>
          <w:szCs w:val="24"/>
        </w:rPr>
        <w:t>8</w:t>
      </w:r>
      <w:r w:rsidRPr="008652A2">
        <w:rPr>
          <w:rFonts w:ascii="Bookman Old Style" w:hAnsi="Bookman Old Style"/>
          <w:b/>
          <w:sz w:val="24"/>
          <w:szCs w:val="24"/>
        </w:rPr>
        <w:t>/</w:t>
      </w:r>
      <w:r w:rsidR="00C563BD" w:rsidRPr="008652A2">
        <w:rPr>
          <w:rFonts w:ascii="Bookman Old Style" w:hAnsi="Bookman Old Style"/>
          <w:b/>
          <w:sz w:val="24"/>
          <w:szCs w:val="24"/>
        </w:rPr>
        <w:t>0</w:t>
      </w:r>
      <w:r w:rsidR="00405B7A">
        <w:rPr>
          <w:rFonts w:ascii="Bookman Old Style" w:hAnsi="Bookman Old Style"/>
          <w:b/>
          <w:sz w:val="24"/>
          <w:szCs w:val="24"/>
        </w:rPr>
        <w:t>3</w:t>
      </w:r>
      <w:r w:rsidRPr="008652A2">
        <w:rPr>
          <w:rFonts w:ascii="Bookman Old Style" w:hAnsi="Bookman Old Style"/>
          <w:b/>
          <w:sz w:val="24"/>
          <w:szCs w:val="24"/>
        </w:rPr>
        <w:t>/2023, HORÁRIO 08h</w:t>
      </w:r>
      <w:r w:rsidR="00DA7D9D" w:rsidRPr="008652A2">
        <w:rPr>
          <w:rFonts w:ascii="Bookman Old Style" w:hAnsi="Bookman Old Style"/>
          <w:b/>
          <w:sz w:val="24"/>
          <w:szCs w:val="24"/>
        </w:rPr>
        <w:t>0</w:t>
      </w:r>
      <w:r w:rsidRPr="008652A2">
        <w:rPr>
          <w:rFonts w:ascii="Bookman Old Style" w:hAnsi="Bookman Old Style"/>
          <w:b/>
          <w:sz w:val="24"/>
          <w:szCs w:val="24"/>
        </w:rPr>
        <w:t>0M</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1.4 - Integram o presente Edital, dele fazendo parte como se transcritos em seu corpo, os seguintes anexos: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a) Anexo “A” – TERMO DE REFERÊNCIA; </w:t>
      </w:r>
    </w:p>
    <w:p w:rsidR="00472272" w:rsidRPr="00472272" w:rsidRDefault="00472272" w:rsidP="00A837AB">
      <w:pPr>
        <w:tabs>
          <w:tab w:val="left" w:pos="426"/>
        </w:tabs>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00B548BA">
        <w:rPr>
          <w:rFonts w:ascii="Bookman Old Style" w:hAnsi="Bookman Old Style"/>
          <w:sz w:val="24"/>
          <w:szCs w:val="24"/>
        </w:rPr>
        <w:t xml:space="preserve"> </w:t>
      </w:r>
      <w:r w:rsidRPr="00472272">
        <w:rPr>
          <w:rFonts w:ascii="Bookman Old Style" w:hAnsi="Bookman Old Style"/>
          <w:sz w:val="24"/>
          <w:szCs w:val="24"/>
        </w:rPr>
        <w:t xml:space="preserve">Anexo “B” – MODELO </w:t>
      </w:r>
      <w:r w:rsidR="00A97BFF">
        <w:rPr>
          <w:rFonts w:ascii="Bookman Old Style" w:hAnsi="Bookman Old Style"/>
          <w:sz w:val="24"/>
          <w:szCs w:val="24"/>
        </w:rPr>
        <w:t>DECLARAÇÃO INFORMAÇÕES COMPLEMENTARES</w:t>
      </w:r>
      <w:r w:rsidRPr="00472272">
        <w:rPr>
          <w:rFonts w:ascii="Bookman Old Style" w:hAnsi="Bookman Old Style"/>
          <w:sz w:val="24"/>
          <w:szCs w:val="24"/>
        </w:rPr>
        <w:t>;</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c) Anexo “C” – MODELO DE DECLARAÇÃO DE ATENDIMENTO AO INCISO V, DO ART. 27, DA LEI 8.666/93;</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d) Anexo “D” – MODELO DE DECLARAÇÃO</w:t>
      </w:r>
      <w:r w:rsidR="003A3385">
        <w:rPr>
          <w:rFonts w:ascii="Bookman Old Style" w:hAnsi="Bookman Old Style"/>
          <w:sz w:val="24"/>
          <w:szCs w:val="24"/>
        </w:rPr>
        <w:t xml:space="preserve"> DE ATENDIMENTO DA LEI Nº 10.520</w:t>
      </w:r>
      <w:r w:rsidRPr="00472272">
        <w:rPr>
          <w:rFonts w:ascii="Bookman Old Style" w:hAnsi="Bookman Old Style"/>
          <w:sz w:val="24"/>
          <w:szCs w:val="24"/>
        </w:rPr>
        <w:t xml:space="preserve">; </w:t>
      </w:r>
    </w:p>
    <w:p w:rsidR="00472272" w:rsidRPr="00472272" w:rsidRDefault="00B548BA"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e</w:t>
      </w:r>
      <w:r w:rsidR="00472272" w:rsidRPr="00472272">
        <w:rPr>
          <w:rFonts w:ascii="Bookman Old Style" w:hAnsi="Bookman Old Style"/>
          <w:sz w:val="24"/>
          <w:szCs w:val="24"/>
        </w:rPr>
        <w:t>) ANEXO “E” - MODELO DE DECLARAÇÃO DE QUE NÃO POSSUI EM SEU QUADRO DE PESSOAL SERVIDOR PÚBLICO;</w:t>
      </w:r>
    </w:p>
    <w:p w:rsidR="00472272" w:rsidRPr="00472272" w:rsidRDefault="00B548BA"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f</w:t>
      </w:r>
      <w:r w:rsidR="00472272" w:rsidRPr="00472272">
        <w:rPr>
          <w:rFonts w:ascii="Bookman Old Style" w:hAnsi="Bookman Old Style"/>
          <w:sz w:val="24"/>
          <w:szCs w:val="24"/>
        </w:rPr>
        <w:t>) Anexo “</w:t>
      </w:r>
      <w:r w:rsidR="002B0599">
        <w:rPr>
          <w:rFonts w:ascii="Bookman Old Style" w:hAnsi="Bookman Old Style"/>
          <w:sz w:val="24"/>
          <w:szCs w:val="24"/>
        </w:rPr>
        <w:t>F</w:t>
      </w:r>
      <w:r w:rsidR="00472272" w:rsidRPr="00472272">
        <w:rPr>
          <w:rFonts w:ascii="Bookman Old Style" w:hAnsi="Bookman Old Style"/>
          <w:sz w:val="24"/>
          <w:szCs w:val="24"/>
        </w:rPr>
        <w:t xml:space="preserve">” </w:t>
      </w:r>
      <w:r w:rsidR="00A87FB7">
        <w:rPr>
          <w:rFonts w:ascii="Bookman Old Style" w:hAnsi="Bookman Old Style"/>
          <w:sz w:val="24"/>
          <w:szCs w:val="24"/>
        </w:rPr>
        <w:t>–</w:t>
      </w:r>
      <w:r w:rsidR="00472272" w:rsidRPr="00472272">
        <w:rPr>
          <w:rFonts w:ascii="Bookman Old Style" w:hAnsi="Bookman Old Style"/>
          <w:sz w:val="24"/>
          <w:szCs w:val="24"/>
        </w:rPr>
        <w:t xml:space="preserve"> </w:t>
      </w:r>
      <w:r w:rsidR="00A87FB7" w:rsidRPr="00A87FB7">
        <w:rPr>
          <w:rFonts w:ascii="Bookman Old Style" w:hAnsi="Bookman Old Style"/>
          <w:sz w:val="24"/>
          <w:szCs w:val="24"/>
        </w:rPr>
        <w:t xml:space="preserve">MINUTA DA </w:t>
      </w:r>
      <w:r w:rsidR="00A87FB7">
        <w:rPr>
          <w:rFonts w:ascii="Bookman Old Style" w:hAnsi="Bookman Old Style"/>
          <w:sz w:val="24"/>
          <w:szCs w:val="24"/>
        </w:rPr>
        <w:t>ATA DE REGISTRO DE PREÇOS</w:t>
      </w:r>
      <w:r w:rsidR="00472272"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2 - DO OBJETO  </w:t>
      </w:r>
    </w:p>
    <w:p w:rsidR="007331F6" w:rsidRPr="005F337F" w:rsidRDefault="007331F6"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2.1 A presente licitação tem por objeto </w:t>
      </w:r>
      <w:r w:rsidR="008B3060" w:rsidRPr="008B3060">
        <w:rPr>
          <w:rFonts w:ascii="Bookman Old Style" w:hAnsi="Bookman Old Style"/>
          <w:b/>
          <w:sz w:val="24"/>
          <w:szCs w:val="24"/>
        </w:rPr>
        <w:t>REGISTRO DE PREÇO PARA POSSÍVEL AQUISIÇÃO DE GÊNEROS ALIMENTÍCIOS, PARA O PREPARO DA MERENDA ESCOLAR DOS ALUNOS DA REDE MUNICIPAL DE ENSINO DE CORDILHEIRA ALTA/SC</w:t>
      </w:r>
      <w:r w:rsidRPr="00472272">
        <w:rPr>
          <w:rFonts w:ascii="Bookman Old Style" w:hAnsi="Bookman Old Style"/>
          <w:sz w:val="24"/>
          <w:szCs w:val="24"/>
        </w:rPr>
        <w:t xml:space="preserve">, conforme especificações constantes do Anexo “A” deste Edital.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lastRenderedPageBreak/>
        <w:t xml:space="preserve">3 - DAS CONDIÇÕES </w:t>
      </w:r>
      <w:r w:rsidR="007F4473">
        <w:rPr>
          <w:rFonts w:ascii="Bookman Old Style" w:hAnsi="Bookman Old Style"/>
          <w:b/>
          <w:sz w:val="24"/>
          <w:szCs w:val="24"/>
        </w:rPr>
        <w:t xml:space="preserve">PARA PARTICIPAÇÃO NA LICITAÇÃO </w:t>
      </w:r>
    </w:p>
    <w:p w:rsidR="005F337F" w:rsidRPr="005F337F" w:rsidRDefault="005F337F" w:rsidP="00F07929">
      <w:pPr>
        <w:spacing w:line="240" w:lineRule="auto"/>
        <w:contextualSpacing/>
        <w:mirrorIndents/>
        <w:jc w:val="both"/>
        <w:rPr>
          <w:rFonts w:ascii="Bookman Old Style" w:hAnsi="Bookman Old Style"/>
          <w:b/>
          <w:sz w:val="24"/>
          <w:szCs w:val="24"/>
        </w:rPr>
      </w:pP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3.1 </w:t>
      </w:r>
      <w:r w:rsidRPr="007F4473">
        <w:rPr>
          <w:rFonts w:ascii="Bookman Old Style" w:hAnsi="Bookman Old Style"/>
          <w:b/>
          <w:sz w:val="24"/>
          <w:szCs w:val="24"/>
        </w:rPr>
        <w:t>Poderão participar do presente pregão eletrônico as microempresas ou empresas de pequeno</w:t>
      </w:r>
      <w:r w:rsidRPr="007F4473">
        <w:rPr>
          <w:rFonts w:ascii="Bookman Old Style" w:hAnsi="Bookman Old Style"/>
          <w:sz w:val="24"/>
          <w:szCs w:val="24"/>
        </w:rPr>
        <w:t xml:space="preserve"> porte interessadas pertencentes ao ramo de atividade relacionado ao objeto da licitação, conforme disposto nos respectivos atos constitutivos, que atenderem a todas as exigências, especialmente o disposto no Termo de Referência, bem como o atendimento à documentação constante neste Edital e seus anexos e estiverem devidamente cadastradas junto ao Órgão Provedor do Sistema, po</w:t>
      </w:r>
      <w:r>
        <w:rPr>
          <w:rFonts w:ascii="Bookman Old Style" w:hAnsi="Bookman Old Style"/>
          <w:sz w:val="24"/>
          <w:szCs w:val="24"/>
        </w:rPr>
        <w:t xml:space="preserve">r meio do site www.bll.org.br.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3.1.1 O presente certame é exclusivo para as ME e EPPS, com prioridade para as ME e </w:t>
      </w:r>
      <w:proofErr w:type="spellStart"/>
      <w:r w:rsidRPr="007F4473">
        <w:rPr>
          <w:rFonts w:ascii="Bookman Old Style" w:hAnsi="Bookman Old Style"/>
          <w:sz w:val="24"/>
          <w:szCs w:val="24"/>
        </w:rPr>
        <w:t>EPPs</w:t>
      </w:r>
      <w:proofErr w:type="spellEnd"/>
      <w:r w:rsidRPr="007F4473">
        <w:rPr>
          <w:rFonts w:ascii="Bookman Old Style" w:hAnsi="Bookman Old Style"/>
          <w:sz w:val="24"/>
          <w:szCs w:val="24"/>
        </w:rPr>
        <w:t xml:space="preserve"> com sede no Município de Cordilheira Alta (locais) ou então no âmbito da região metropolitana de Chapecó (regionais), conforme Decreto Municipal 386/2021.</w:t>
      </w:r>
    </w:p>
    <w:p w:rsidR="007F4473" w:rsidRPr="007F4473" w:rsidRDefault="007F4473" w:rsidP="007F4473">
      <w:pPr>
        <w:spacing w:line="240" w:lineRule="auto"/>
        <w:contextualSpacing/>
        <w:mirrorIndents/>
        <w:jc w:val="both"/>
        <w:rPr>
          <w:rFonts w:ascii="Bookman Old Style" w:hAnsi="Bookman Old Style"/>
          <w:b/>
          <w:sz w:val="24"/>
          <w:szCs w:val="24"/>
        </w:rPr>
      </w:pPr>
      <w:r w:rsidRPr="007F4473">
        <w:rPr>
          <w:rFonts w:ascii="Bookman Old Style" w:hAnsi="Bookman Old Style"/>
          <w:b/>
          <w:sz w:val="24"/>
          <w:szCs w:val="24"/>
        </w:rPr>
        <w:t xml:space="preserve">3.1.1.1 Como requisito para participação no pregão, em campo próprio do sistema eletrônico, o licitante deverá manifestar o pleno conhecimento e atendimento às exigências de habilitação previstas no Edital.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3.1.1.1.1 A declaração falsa relativa ao cumprimento dos requisitos de habilitação, proposta comercial e enquadramento como Microempresa ou Empresa de Pequeno Porte, sujeitará o proponente às sanções previstas neste edital, sem prejuízo de possíveis sanções penais cabíveis.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  Não será admitida nesta licitação a participação de: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3.2.1. Empresas cujo objeto social não seja pertinente e compatível com o objeto desta licitação;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3.2.2. Empresas ou Sociedades Estrangeiras que não funcionem no país;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3.2.3. Empresas que estejam reunidas em Consórcio;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3.2.4. Empresas impedidas de licitar ou contratar com Poder Público (Art. 7º da Lei 10.520/02), ou suspensas temporariamente de participar de licitação ou impedidas de contratar com a Administração Pública (Art. 87, III da Lei 8.666/93);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3.2.5. Empresas proibidas de contratar com o Poder Público, nos termos do Art. 72, § 8º, V, da Lei 9.605/98;  </w:t>
      </w:r>
    </w:p>
    <w:p w:rsid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3.2.6. Empresas declaradas inidôneas para licitar ou contratar com a Administração Pública, enquanto perdurarem os motivos da punição ou até que seja promovida a reabilitação perante a própria autorid</w:t>
      </w:r>
      <w:r>
        <w:rPr>
          <w:rFonts w:ascii="Bookman Old Style" w:hAnsi="Bookman Old Style"/>
          <w:sz w:val="24"/>
          <w:szCs w:val="24"/>
        </w:rPr>
        <w:t xml:space="preserve">ade que aplicou a penalidade;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3.2.7. Empresas em processo falimentar, em processo concordatário, em recuperação judicia</w:t>
      </w:r>
      <w:r>
        <w:rPr>
          <w:rFonts w:ascii="Bookman Old Style" w:hAnsi="Bookman Old Style"/>
          <w:sz w:val="24"/>
          <w:szCs w:val="24"/>
        </w:rPr>
        <w:t xml:space="preserve">l ou extrajudicial;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3.2.8. Empresas proibidas de contratar com o Poder Público, nos termos do Art. 12 da Lei 8.429/92 (Lei d</w:t>
      </w:r>
      <w:r>
        <w:rPr>
          <w:rFonts w:ascii="Bookman Old Style" w:hAnsi="Bookman Old Style"/>
          <w:sz w:val="24"/>
          <w:szCs w:val="24"/>
        </w:rPr>
        <w:t xml:space="preserve">e Improbidade Administrativa); </w:t>
      </w:r>
    </w:p>
    <w:p w:rsidR="007F4473" w:rsidRPr="007F4473"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3.2.9 – Empresas que possuam em seu quadro de pessoal, assessor, diretor, conselheiros ou similares, que sejam servidores do Município de Cordilheira Alta nos termos</w:t>
      </w:r>
      <w:r>
        <w:rPr>
          <w:rFonts w:ascii="Bookman Old Style" w:hAnsi="Bookman Old Style"/>
          <w:sz w:val="24"/>
          <w:szCs w:val="24"/>
        </w:rPr>
        <w:t xml:space="preserve"> do artigo 9º da Lei 8.666/93; </w:t>
      </w:r>
    </w:p>
    <w:p w:rsidR="00472272" w:rsidRDefault="007F4473" w:rsidP="007F4473">
      <w:pPr>
        <w:spacing w:line="240" w:lineRule="auto"/>
        <w:contextualSpacing/>
        <w:mirrorIndents/>
        <w:jc w:val="both"/>
        <w:rPr>
          <w:rFonts w:ascii="Bookman Old Style" w:hAnsi="Bookman Old Style"/>
          <w:sz w:val="24"/>
          <w:szCs w:val="24"/>
        </w:rPr>
      </w:pPr>
      <w:r w:rsidRPr="007F4473">
        <w:rPr>
          <w:rFonts w:ascii="Bookman Old Style" w:hAnsi="Bookman Old Style"/>
          <w:sz w:val="24"/>
          <w:szCs w:val="24"/>
        </w:rPr>
        <w:t xml:space="preserve">3.3. A participação no certame se dará por meio da digitação da senha pessoal e intransferível do representante credenciado, e subsequente encaminhamento da proposta de preços, exclusivamente, por meio do sistema eletrônico através do site www.bll.org.br, opção “Acesso Identificado”, observando a data e o horário limite estabelecido no Edital.  </w:t>
      </w:r>
      <w:r w:rsidR="00472272" w:rsidRPr="00472272">
        <w:rPr>
          <w:rFonts w:ascii="Bookman Old Style" w:hAnsi="Bookman Old Style"/>
          <w:sz w:val="24"/>
          <w:szCs w:val="24"/>
        </w:rPr>
        <w:t xml:space="preserve"> </w:t>
      </w:r>
    </w:p>
    <w:p w:rsidR="007F4473" w:rsidRPr="00472272" w:rsidRDefault="007F4473" w:rsidP="007F4473">
      <w:pPr>
        <w:spacing w:line="240" w:lineRule="auto"/>
        <w:contextualSpacing/>
        <w:mirrorIndents/>
        <w:jc w:val="both"/>
        <w:rPr>
          <w:rFonts w:ascii="Bookman Old Style" w:hAnsi="Bookman Old Style"/>
          <w:sz w:val="24"/>
          <w:szCs w:val="24"/>
        </w:rPr>
      </w:pPr>
    </w:p>
    <w:p w:rsidR="00D0449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4 - DO CREDENCIAMENTO </w:t>
      </w: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lastRenderedPageBreak/>
        <w:t xml:space="preserve">4.1 Para participar do pregão, o licitante deverá se credenciar através do site www.bll.org.br, por meio de chave de identificação e senha pessoal e intransferível obtidos no site www.bll.org.br.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4.1.1 O Pregão será realizado em sessão pública, por meio da </w:t>
      </w:r>
      <w:r w:rsidRPr="00CC70B3">
        <w:rPr>
          <w:rFonts w:ascii="Bookman Old Style" w:hAnsi="Bookman Old Style"/>
          <w:b/>
          <w:sz w:val="24"/>
          <w:szCs w:val="24"/>
        </w:rPr>
        <w:t>INTERNET</w:t>
      </w:r>
      <w:r w:rsidRPr="00472272">
        <w:rPr>
          <w:rFonts w:ascii="Bookman Old Style" w:hAnsi="Bookman Old Style"/>
          <w:sz w:val="24"/>
          <w:szCs w:val="24"/>
        </w:rPr>
        <w:t xml:space="preserve">, mediante condições de segurança - criptografia e autenticação - em todas as suas fases através do Sistema de Pregão, na Forma Eletrônica (licitações) da Bolsa de Licitações e Leilões.  Eventuais dúvidas, para obtenção da senha, deverão ser solicitadas pelo telefone </w:t>
      </w:r>
      <w:r w:rsidRPr="00CC70B3">
        <w:rPr>
          <w:rFonts w:ascii="Bookman Old Style" w:hAnsi="Bookman Old Style"/>
          <w:b/>
          <w:sz w:val="24"/>
          <w:szCs w:val="24"/>
        </w:rPr>
        <w:t>41 – 3097 - 4600</w:t>
      </w:r>
      <w:r w:rsidRPr="00472272">
        <w:rPr>
          <w:rFonts w:ascii="Bookman Old Style" w:hAnsi="Bookman Old Style"/>
          <w:sz w:val="24"/>
          <w:szCs w:val="24"/>
        </w:rPr>
        <w:t xml:space="preserve"> ou pelo e-mail contato@bll.org.br.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4.2. O credenciamento do licitante junto ao provedor do sistema implica a responsabilidade legal do licitante ou seu representante legal, e a presunção de sua capacidade técnica para realização das transações inerentes ao pregão eletrônico.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4.3. O uso da senha de acesso ao sistema eletrônico é de inteira e exclusiva responsabilidade do licitante, incluindo qualquer transação efetuada diretamente ou por seu representante, não cabendo ao provedor do sistema ou ao Município de Cordilheira Alta, promotor da licitação, responsabilidade.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5. DA APRESENTAÇÃO DA PROPOSTA E DOS DOCUMENTOS DE HABILITAÇÃO </w:t>
      </w:r>
    </w:p>
    <w:p w:rsidR="00D04492" w:rsidRPr="005F337F" w:rsidRDefault="00D04492" w:rsidP="00F07929">
      <w:pPr>
        <w:spacing w:line="240" w:lineRule="auto"/>
        <w:contextualSpacing/>
        <w:mirrorIndents/>
        <w:jc w:val="both"/>
        <w:rPr>
          <w:rFonts w:ascii="Bookman Old Style" w:hAnsi="Bookman Old Style"/>
          <w:b/>
          <w:sz w:val="24"/>
          <w:szCs w:val="24"/>
        </w:rPr>
      </w:pPr>
    </w:p>
    <w:p w:rsidR="00472272" w:rsidRPr="00CC70B3" w:rsidRDefault="00472272" w:rsidP="00F07929">
      <w:pPr>
        <w:spacing w:line="240" w:lineRule="auto"/>
        <w:contextualSpacing/>
        <w:mirrorIndents/>
        <w:jc w:val="both"/>
        <w:rPr>
          <w:rFonts w:ascii="Bookman Old Style" w:hAnsi="Bookman Old Style"/>
          <w:b/>
          <w:sz w:val="24"/>
          <w:szCs w:val="24"/>
        </w:rPr>
      </w:pPr>
      <w:r w:rsidRPr="00CC70B3">
        <w:rPr>
          <w:rFonts w:ascii="Bookman Old Style" w:hAnsi="Bookman Old Style"/>
          <w:b/>
          <w:sz w:val="24"/>
          <w:szCs w:val="24"/>
        </w:rPr>
        <w:t xml:space="preserve">5.1. Os licitantes encaminharão, exclusivamente por meio do sistema, concomitantemente com os documentos de habilitação exigidos no edital, a proposta com a descrição do objeto ofertado e o preço, até a data e o horário estabelecidos para abertura da sessão pública, quando, então, encerrar-se-á automaticamente a etapa de envio desta documentação.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5.1.1. O envio da proposta, acompanhada dos documentos de habilitação exigidos neste Edital, ocorrerá por meio de chave de acesso e senha.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5.2. 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5.3. Até a abertura da sessão pública, os licitantes poderão retirar ou substituir a proposta e os documentos de habilitação anteriormente inseridos no sistema;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5.4. Não será estabelecida, nessa etapa do certame, ordem de classificação entre as propostas apresentadas, o que somente ocorrerá após a realização dos procedimentos de negociação e julgamento da proposta.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5.5. Os documentos que compõem a proposta e a habilitação do licitante melhor classificado somente serão disponibilizados para avaliação do (a) pregoeiro (a) e para acesso público após o encerramento do envio de lances. </w:t>
      </w:r>
    </w:p>
    <w:p w:rsidR="00472272" w:rsidRPr="00CC70B3" w:rsidRDefault="00472272" w:rsidP="00F07929">
      <w:pPr>
        <w:spacing w:line="240" w:lineRule="auto"/>
        <w:contextualSpacing/>
        <w:mirrorIndents/>
        <w:jc w:val="both"/>
        <w:rPr>
          <w:rFonts w:ascii="Bookman Old Style" w:hAnsi="Bookman Old Style"/>
          <w:b/>
          <w:sz w:val="24"/>
          <w:szCs w:val="24"/>
        </w:rPr>
      </w:pPr>
      <w:r w:rsidRPr="00CC70B3">
        <w:rPr>
          <w:rFonts w:ascii="Bookman Old Style" w:hAnsi="Bookman Old Style"/>
          <w:b/>
          <w:sz w:val="24"/>
          <w:szCs w:val="24"/>
        </w:rPr>
        <w:t xml:space="preserve">5.6. Ocorrendo adendos, erratas e/ou republicações do edital, que acarretem na alteração de data de abertura do certame, cabe as licitantes interessadas à atualização da documentação de habilitação e proposta de preços já cadastrada, caso julgar necessário.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 A participação no pregão eletrônico dar-se-á por meio de digitação da senha privativa do licitante e subsequente encaminhamento da documentação de habilitação e da proposta de preços.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5.7.1. Para a proposta de preços será considerado obrigatoriamente: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a)</w:t>
      </w:r>
      <w:r w:rsidRPr="00472272">
        <w:rPr>
          <w:rFonts w:ascii="Bookman Old Style" w:hAnsi="Bookman Old Style"/>
          <w:sz w:val="24"/>
          <w:szCs w:val="24"/>
        </w:rPr>
        <w:tab/>
      </w:r>
      <w:r w:rsidRPr="00CC70B3">
        <w:rPr>
          <w:rFonts w:ascii="Bookman Old Style" w:hAnsi="Bookman Old Style"/>
          <w:b/>
          <w:sz w:val="24"/>
          <w:szCs w:val="24"/>
        </w:rPr>
        <w:t>Valor unitário</w:t>
      </w:r>
      <w:r w:rsidR="008B3060">
        <w:rPr>
          <w:rFonts w:ascii="Bookman Old Style" w:hAnsi="Bookman Old Style"/>
          <w:b/>
          <w:sz w:val="24"/>
          <w:szCs w:val="24"/>
        </w:rPr>
        <w:t xml:space="preserve"> e valor total</w:t>
      </w:r>
      <w:r w:rsidRPr="00CC70B3">
        <w:rPr>
          <w:rFonts w:ascii="Bookman Old Style" w:hAnsi="Bookman Old Style"/>
          <w:b/>
          <w:sz w:val="24"/>
          <w:szCs w:val="24"/>
        </w:rPr>
        <w:t xml:space="preserve"> de cada item</w:t>
      </w:r>
      <w:r w:rsidRPr="00472272">
        <w:rPr>
          <w:rFonts w:ascii="Bookman Old Style" w:hAnsi="Bookman Old Style"/>
          <w:sz w:val="24"/>
          <w:szCs w:val="24"/>
        </w:rPr>
        <w:t xml:space="preserve">, em moeda corrente nacional, em algarismos e com no máximo duas casas decimais após a vírgula;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Pr="00472272">
        <w:rPr>
          <w:rFonts w:ascii="Bookman Old Style" w:hAnsi="Bookman Old Style"/>
          <w:sz w:val="24"/>
          <w:szCs w:val="24"/>
        </w:rPr>
        <w:tab/>
      </w:r>
      <w:r w:rsidRPr="00CC70B3">
        <w:rPr>
          <w:rFonts w:ascii="Bookman Old Style" w:hAnsi="Bookman Old Style"/>
          <w:b/>
          <w:sz w:val="24"/>
          <w:szCs w:val="24"/>
        </w:rPr>
        <w:t>Marca/modelo</w:t>
      </w:r>
      <w:r w:rsidRPr="00472272">
        <w:rPr>
          <w:rFonts w:ascii="Bookman Old Style" w:hAnsi="Bookman Old Style"/>
          <w:sz w:val="24"/>
          <w:szCs w:val="24"/>
        </w:rPr>
        <w:t xml:space="preserve">, e demais especificações necessárias para detalhar o objeto, consoante às exigências </w:t>
      </w:r>
      <w:proofErr w:type="spellStart"/>
      <w:r w:rsidRPr="00472272">
        <w:rPr>
          <w:rFonts w:ascii="Bookman Old Style" w:hAnsi="Bookman Old Style"/>
          <w:sz w:val="24"/>
          <w:szCs w:val="24"/>
        </w:rPr>
        <w:t>editalícias</w:t>
      </w:r>
      <w:proofErr w:type="spellEnd"/>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5.7.1.1. Os licitantes poderão participar com uma única marca por item, sob pena de desclassificação.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5.7.1.2. Em não havendo campo especifico para digitação do modelo, esse poderá ser digitado no mesmo campo designado para marca.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5.8.</w:t>
      </w:r>
      <w:r w:rsidRPr="00472272">
        <w:rPr>
          <w:rFonts w:ascii="Bookman Old Style" w:hAnsi="Bookman Old Style"/>
          <w:sz w:val="24"/>
          <w:szCs w:val="24"/>
        </w:rPr>
        <w:tab/>
        <w:t xml:space="preserve">Fica estabelecido em 60 (sessenta) dias consecutivos o prazo de validade das propostas, o qual será contado a partir da data da sessão pública, estabelecida no item 1 deste Edital. Na contagem do prazo excluir-se-á o dia de início e incluir-se-á o dia de vencimento.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5.9.</w:t>
      </w:r>
      <w:r w:rsidRPr="00472272">
        <w:rPr>
          <w:rFonts w:ascii="Bookman Old Style" w:hAnsi="Bookman Old Style"/>
          <w:sz w:val="24"/>
          <w:szCs w:val="24"/>
        </w:rPr>
        <w:tab/>
      </w:r>
      <w:r w:rsidRPr="00CC70B3">
        <w:rPr>
          <w:rFonts w:ascii="Bookman Old Style" w:hAnsi="Bookman Old Style"/>
          <w:b/>
          <w:sz w:val="24"/>
          <w:szCs w:val="24"/>
        </w:rPr>
        <w:t>A proposta de preços será formulada e enviada em formulário específico, exclusivamente por meio do Sistema Eletrônico</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5.10.</w:t>
      </w:r>
      <w:r w:rsidRPr="00472272">
        <w:rPr>
          <w:rFonts w:ascii="Bookman Old Style" w:hAnsi="Bookman Old Style"/>
          <w:sz w:val="24"/>
          <w:szCs w:val="24"/>
        </w:rPr>
        <w:tab/>
        <w:t xml:space="preserve">Nos preços finais deverão estar incluídas quaisquer vantagens, abatimentos, custos, despesas administrativas e operacionais, fretes, impostos, taxas e contribuições sociais, obrigações trabalhistas, previdenciárias, fiscais e comerciais ou ainda fornecimento de peças, mão de obra, que eventualmente incidam sobre a execução do objeto da presente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5.11.</w:t>
      </w:r>
      <w:r w:rsidRPr="00472272">
        <w:rPr>
          <w:rFonts w:ascii="Bookman Old Style" w:hAnsi="Bookman Old Style"/>
          <w:sz w:val="24"/>
          <w:szCs w:val="24"/>
        </w:rPr>
        <w:tab/>
        <w:t xml:space="preserve">Serão desconsideradas as propostas que apresentarem alternativas de preços ou qualquer outra condição não prevista neste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5.12.</w:t>
      </w:r>
      <w:r w:rsidRPr="00472272">
        <w:rPr>
          <w:rFonts w:ascii="Bookman Old Style" w:hAnsi="Bookman Old Style"/>
          <w:sz w:val="24"/>
          <w:szCs w:val="24"/>
        </w:rPr>
        <w:tab/>
        <w:t xml:space="preserve">O encaminhamento da proposta pressupõe o pleno conhecimento e atendimento às exigências de habilitação previstas no Edital e seus Anexos. O proponente será responsável por todas as transações que forem efetuadas em seu nome no sistema eletrônico, assumindo como firmes e verdadeiras suas propostas e lances.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5.13.</w:t>
      </w:r>
      <w:r w:rsidRPr="00472272">
        <w:rPr>
          <w:rFonts w:ascii="Bookman Old Style" w:hAnsi="Bookman Old Style"/>
          <w:sz w:val="24"/>
          <w:szCs w:val="24"/>
        </w:rPr>
        <w:tab/>
        <w:t xml:space="preserve">- O número do item ofertado deverá corresponder exatamente ao número do item do Anexo “A” deste Edital, com sua (s) respectiva (s) quantidade (s).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5.14.</w:t>
      </w:r>
      <w:r w:rsidRPr="00472272">
        <w:rPr>
          <w:rFonts w:ascii="Bookman Old Style" w:hAnsi="Bookman Old Style"/>
          <w:sz w:val="24"/>
          <w:szCs w:val="24"/>
        </w:rPr>
        <w:tab/>
        <w:t xml:space="preserve">Poderão ser admitidos pelo (a) Pregoeiro (a) erros de naturezas formais, desde que não comprometam o interesse público e da Administração.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5.15.</w:t>
      </w:r>
      <w:r w:rsidRPr="00472272">
        <w:rPr>
          <w:rFonts w:ascii="Bookman Old Style" w:hAnsi="Bookman Old Style"/>
          <w:sz w:val="24"/>
          <w:szCs w:val="24"/>
        </w:rPr>
        <w:tab/>
        <w:t xml:space="preserve">Quaisquer inserções na proposta que visem modificar, extinguir, ou criar direitos, sem previsão expressa no edital, serão tidas como inexistentes, aproveitando-se a proposta que não for conflitante com o Edital. </w:t>
      </w:r>
    </w:p>
    <w:p w:rsidR="00472272" w:rsidRPr="008110B4"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5.15.1 </w:t>
      </w:r>
      <w:r w:rsidRPr="008110B4">
        <w:rPr>
          <w:rFonts w:ascii="Bookman Old Style" w:hAnsi="Bookman Old Style"/>
          <w:b/>
          <w:sz w:val="24"/>
          <w:szCs w:val="24"/>
        </w:rPr>
        <w:t xml:space="preserve">A proposta final do licitante declarado vencedor deverá ser encaminhada no prazo de duas horas, a contar da solicitação do Pregoeiro no sistema eletrônico, adequada ao último lance ofertado e deverá: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5.15.1.1. Ser redigida em língua portuguesa, sem emendas, rasuras, entrelinhas ou ressalvas, devendo ser assinada pelo representante legal da empresa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5.15.1.2 Conter a indicação do banco, número da conta e agência do licitante vencedor, para fins de pagamento.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5.15.1.3. Os preços deverão ser expressos em moeda corrente nacional, o valor unitário em algarismos e o valor global em algarismos e por extenso.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5.16.</w:t>
      </w:r>
      <w:r w:rsidRPr="00472272">
        <w:rPr>
          <w:rFonts w:ascii="Bookman Old Style" w:hAnsi="Bookman Old Style"/>
          <w:sz w:val="24"/>
          <w:szCs w:val="24"/>
        </w:rPr>
        <w:tab/>
        <w:t xml:space="preserve">A proposta final deverá ser documentada nos autos e será levada em consideração no decorrer da execução do contrato e aplicação de eventual sanção à Contratada, se for o caso.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5.17.</w:t>
      </w:r>
      <w:r w:rsidRPr="00472272">
        <w:rPr>
          <w:rFonts w:ascii="Bookman Old Style" w:hAnsi="Bookman Old Style"/>
          <w:sz w:val="24"/>
          <w:szCs w:val="24"/>
        </w:rPr>
        <w:tab/>
        <w:t xml:space="preserve">Todas as especificações do objeto contidas na proposta, tais como marca, modelo, tipo, fabricante e procedência, vinculam a Contratada.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5.18.</w:t>
      </w:r>
      <w:r w:rsidRPr="00472272">
        <w:rPr>
          <w:rFonts w:ascii="Bookman Old Style" w:hAnsi="Bookman Old Style"/>
          <w:sz w:val="24"/>
          <w:szCs w:val="24"/>
        </w:rPr>
        <w:tab/>
        <w:t xml:space="preserve">Ocorrendo divergência entre os preços unitários e o preço global, prevalecerão os primeiros; no caso de divergência entre os valores numéricos e os valores expressos por extenso, prevalecerão estes últimos.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5.19.</w:t>
      </w:r>
      <w:r w:rsidRPr="00472272">
        <w:rPr>
          <w:rFonts w:ascii="Bookman Old Style" w:hAnsi="Bookman Old Style"/>
          <w:sz w:val="24"/>
          <w:szCs w:val="24"/>
        </w:rPr>
        <w:tab/>
        <w:t xml:space="preserve">A oferta deverá ser firme e precisa, limitada, rigorosamente, ao objeto deste Edital, sem conter alternativas de preço ou de qualquer outra condição que induza o julgamento a mais de um resultado, sob pena de desclassificação.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5.20. A proposta deverá obedecer aos termos deste Edital e seus Anexos, não sendo considerada aquela que não corresponda às especificações ali contidas ou que estabeleça vínculo à proposta de outro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5.21. As propostas que contenham a descrição do objeto, o valor e os documentos complementares estarão disponíveis na internet, após a homologação.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D04492"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   </w:t>
      </w:r>
      <w:r w:rsidRPr="005F337F">
        <w:rPr>
          <w:rFonts w:ascii="Bookman Old Style" w:hAnsi="Bookman Old Style"/>
          <w:b/>
          <w:sz w:val="24"/>
          <w:szCs w:val="24"/>
        </w:rPr>
        <w:t xml:space="preserve"> 6- DA DOCUMENTAÇÃO REFERENTE À HABILITAÇÃO</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  </w:t>
      </w:r>
    </w:p>
    <w:p w:rsidR="00C90704" w:rsidRPr="00C90704" w:rsidRDefault="00C90704" w:rsidP="00C90704">
      <w:pPr>
        <w:spacing w:after="0"/>
        <w:ind w:left="-5" w:right="97"/>
        <w:contextualSpacing/>
        <w:jc w:val="both"/>
        <w:rPr>
          <w:rFonts w:ascii="Bookman Old Style" w:hAnsi="Bookman Old Style"/>
          <w:sz w:val="24"/>
          <w:szCs w:val="24"/>
          <w:lang w:eastAsia="pt-BR"/>
        </w:rPr>
      </w:pPr>
      <w:r w:rsidRPr="00C90704">
        <w:rPr>
          <w:rFonts w:ascii="Bookman Old Style" w:hAnsi="Bookman Old Style"/>
          <w:sz w:val="24"/>
          <w:szCs w:val="24"/>
        </w:rPr>
        <w:t xml:space="preserve">6.1 O Envelope nº 02 - DOCUMENTAÇÃO deverá conter os seguintes documentos de habilitação jurídica, fiscal, trabalhista e financeira:  </w:t>
      </w:r>
    </w:p>
    <w:p w:rsidR="00C90704" w:rsidRPr="005F337F" w:rsidRDefault="00C90704"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a)</w:t>
      </w:r>
      <w:r w:rsidRPr="00472272">
        <w:rPr>
          <w:rFonts w:ascii="Bookman Old Style" w:hAnsi="Bookman Old Style"/>
          <w:sz w:val="24"/>
          <w:szCs w:val="24"/>
        </w:rPr>
        <w:tab/>
      </w:r>
      <w:r w:rsidRPr="008110B4">
        <w:rPr>
          <w:rFonts w:ascii="Bookman Old Style" w:hAnsi="Bookman Old Style"/>
          <w:b/>
          <w:sz w:val="24"/>
          <w:szCs w:val="24"/>
        </w:rPr>
        <w:t>Prova de inscrição no Cadastro Nacional de Pessoas Jurídicas (CNPJ</w:t>
      </w:r>
      <w:r w:rsidRPr="00472272">
        <w:rPr>
          <w:rFonts w:ascii="Bookman Old Style" w:hAnsi="Bookman Old Style"/>
          <w:sz w:val="24"/>
          <w:szCs w:val="24"/>
        </w:rPr>
        <w:t xml:space="preserve">), emitida no prazo máximo de 90 dias da data de abertura dos envelopes (mencionada no item 1.1);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Pr="00472272">
        <w:rPr>
          <w:rFonts w:ascii="Bookman Old Style" w:hAnsi="Bookman Old Style"/>
          <w:sz w:val="24"/>
          <w:szCs w:val="24"/>
        </w:rPr>
        <w:tab/>
      </w:r>
      <w:r w:rsidRPr="008110B4">
        <w:rPr>
          <w:rFonts w:ascii="Bookman Old Style" w:hAnsi="Bookman Old Style"/>
          <w:b/>
          <w:sz w:val="24"/>
          <w:szCs w:val="24"/>
        </w:rPr>
        <w:t>Ato Constitutivo, Contrato Social</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c)</w:t>
      </w:r>
      <w:r w:rsidRPr="00472272">
        <w:rPr>
          <w:rFonts w:ascii="Bookman Old Style" w:hAnsi="Bookman Old Style"/>
          <w:sz w:val="24"/>
          <w:szCs w:val="24"/>
        </w:rPr>
        <w:tab/>
      </w:r>
      <w:r w:rsidRPr="008110B4">
        <w:rPr>
          <w:rFonts w:ascii="Bookman Old Style" w:hAnsi="Bookman Old Style"/>
          <w:b/>
          <w:sz w:val="24"/>
          <w:szCs w:val="24"/>
        </w:rPr>
        <w:t>Certidão Conjunta Negativa (ou Positiva com Efeitos de Negativa) de Débitos relativos a Tributos Federais</w:t>
      </w:r>
      <w:r w:rsidRPr="00472272">
        <w:rPr>
          <w:rFonts w:ascii="Bookman Old Style" w:hAnsi="Bookman Old Style"/>
          <w:sz w:val="24"/>
          <w:szCs w:val="24"/>
        </w:rPr>
        <w:t xml:space="preserve"> e à Dívida Ativa da União (ABRANGENDO AS CONTRIBUIÇÕES SOCIAIS);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d)</w:t>
      </w:r>
      <w:r w:rsidRPr="00472272">
        <w:rPr>
          <w:rFonts w:ascii="Bookman Old Style" w:hAnsi="Bookman Old Style"/>
          <w:sz w:val="24"/>
          <w:szCs w:val="24"/>
        </w:rPr>
        <w:tab/>
      </w:r>
      <w:r w:rsidRPr="008110B4">
        <w:rPr>
          <w:rFonts w:ascii="Bookman Old Style" w:hAnsi="Bookman Old Style"/>
          <w:b/>
          <w:sz w:val="24"/>
          <w:szCs w:val="24"/>
        </w:rPr>
        <w:t>Certidão Negativa (ou Positiva com Efeitos de Negativa) de Débitos Estaduais</w:t>
      </w:r>
      <w:r w:rsidRPr="00472272">
        <w:rPr>
          <w:rFonts w:ascii="Bookman Old Style" w:hAnsi="Bookman Old Style"/>
          <w:sz w:val="24"/>
          <w:szCs w:val="24"/>
        </w:rPr>
        <w:t xml:space="preserve">, relativa ao Estado da sede do licitante;   </w:t>
      </w:r>
    </w:p>
    <w:p w:rsidR="005F337F"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e)</w:t>
      </w:r>
      <w:r w:rsidRPr="00472272">
        <w:rPr>
          <w:rFonts w:ascii="Bookman Old Style" w:hAnsi="Bookman Old Style"/>
          <w:sz w:val="24"/>
          <w:szCs w:val="24"/>
        </w:rPr>
        <w:tab/>
      </w:r>
      <w:r w:rsidRPr="008110B4">
        <w:rPr>
          <w:rFonts w:ascii="Bookman Old Style" w:hAnsi="Bookman Old Style"/>
          <w:b/>
          <w:sz w:val="24"/>
          <w:szCs w:val="24"/>
        </w:rPr>
        <w:t>Certidão Negativa (ou Positiva com Efeitos de Negativa) de Débitos Municipais</w:t>
      </w:r>
      <w:r w:rsidRPr="00472272">
        <w:rPr>
          <w:rFonts w:ascii="Bookman Old Style" w:hAnsi="Bookman Old Style"/>
          <w:sz w:val="24"/>
          <w:szCs w:val="24"/>
        </w:rPr>
        <w:t xml:space="preserve">, relativa ao Município da sede do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f)</w:t>
      </w:r>
      <w:r w:rsidRPr="00472272">
        <w:rPr>
          <w:rFonts w:ascii="Bookman Old Style" w:hAnsi="Bookman Old Style"/>
          <w:sz w:val="24"/>
          <w:szCs w:val="24"/>
        </w:rPr>
        <w:tab/>
      </w:r>
      <w:r w:rsidRPr="008110B4">
        <w:rPr>
          <w:rFonts w:ascii="Bookman Old Style" w:hAnsi="Bookman Old Style"/>
          <w:b/>
          <w:sz w:val="24"/>
          <w:szCs w:val="24"/>
        </w:rPr>
        <w:t>Prova de regularidade relativa ao Fundo de Garantia por Tempo de Serviço</w:t>
      </w:r>
      <w:r w:rsidRPr="00472272">
        <w:rPr>
          <w:rFonts w:ascii="Bookman Old Style" w:hAnsi="Bookman Old Style"/>
          <w:sz w:val="24"/>
          <w:szCs w:val="24"/>
        </w:rPr>
        <w:t xml:space="preserve"> (CRF do FGTS), demonstrando situação regular no cumprimento dos encargos sociais;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g)</w:t>
      </w:r>
      <w:r w:rsidRPr="00472272">
        <w:rPr>
          <w:rFonts w:ascii="Bookman Old Style" w:hAnsi="Bookman Old Style"/>
          <w:sz w:val="24"/>
          <w:szCs w:val="24"/>
        </w:rPr>
        <w:tab/>
      </w:r>
      <w:r w:rsidRPr="008110B4">
        <w:rPr>
          <w:rFonts w:ascii="Bookman Old Style" w:hAnsi="Bookman Old Style"/>
          <w:b/>
          <w:sz w:val="24"/>
          <w:szCs w:val="24"/>
        </w:rPr>
        <w:t>Prova de inexistência de débitos inadimplentes perante a Justiça do Trabalho</w:t>
      </w:r>
      <w:r w:rsidRPr="00472272">
        <w:rPr>
          <w:rFonts w:ascii="Bookman Old Style" w:hAnsi="Bookman Old Style"/>
          <w:sz w:val="24"/>
          <w:szCs w:val="24"/>
        </w:rPr>
        <w:t xml:space="preserve">, mediante a apresentação de Certidão Negativa (ou Positiva com Efeitos de Negativa) de Débitos Trabalhistas (CNDT);  </w:t>
      </w:r>
    </w:p>
    <w:p w:rsidR="007F4473"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h)</w:t>
      </w:r>
      <w:r w:rsidRPr="00472272">
        <w:rPr>
          <w:rFonts w:ascii="Bookman Old Style" w:hAnsi="Bookman Old Style"/>
          <w:sz w:val="24"/>
          <w:szCs w:val="24"/>
        </w:rPr>
        <w:tab/>
      </w:r>
      <w:r w:rsidRPr="008110B4">
        <w:rPr>
          <w:rFonts w:ascii="Bookman Old Style" w:hAnsi="Bookman Old Style"/>
          <w:b/>
          <w:sz w:val="24"/>
          <w:szCs w:val="24"/>
        </w:rPr>
        <w:t>Certidão Negativa de Falência e Concordata e Recuperação Judicial</w:t>
      </w:r>
      <w:r w:rsidRPr="00472272">
        <w:rPr>
          <w:rFonts w:ascii="Bookman Old Style" w:hAnsi="Bookman Old Style"/>
          <w:sz w:val="24"/>
          <w:szCs w:val="24"/>
        </w:rPr>
        <w:t xml:space="preserve"> (sendo a sede da empresa licitante no Estado de Santa Catarina, deverá emitir a certidão em dois sistemas diferentes “</w:t>
      </w:r>
      <w:proofErr w:type="spellStart"/>
      <w:r w:rsidRPr="00472272">
        <w:rPr>
          <w:rFonts w:ascii="Bookman Old Style" w:hAnsi="Bookman Old Style"/>
          <w:sz w:val="24"/>
          <w:szCs w:val="24"/>
        </w:rPr>
        <w:t>e-SAJ</w:t>
      </w:r>
      <w:proofErr w:type="spellEnd"/>
      <w:r w:rsidRPr="00472272">
        <w:rPr>
          <w:rFonts w:ascii="Bookman Old Style" w:hAnsi="Bookman Old Style"/>
          <w:sz w:val="24"/>
          <w:szCs w:val="24"/>
        </w:rPr>
        <w:t>” e “</w:t>
      </w:r>
      <w:proofErr w:type="spellStart"/>
      <w:r w:rsidRPr="00472272">
        <w:rPr>
          <w:rFonts w:ascii="Bookman Old Style" w:hAnsi="Bookman Old Style"/>
          <w:sz w:val="24"/>
          <w:szCs w:val="24"/>
        </w:rPr>
        <w:t>eproc</w:t>
      </w:r>
      <w:proofErr w:type="spellEnd"/>
      <w:r w:rsidRPr="00472272">
        <w:rPr>
          <w:rFonts w:ascii="Bookman Old Style" w:hAnsi="Bookman Old Style"/>
          <w:sz w:val="24"/>
          <w:szCs w:val="24"/>
        </w:rPr>
        <w:t xml:space="preserve">” do Poder Judiciário de Santa Catarina, disponível respectivamente nos sites: </w:t>
      </w:r>
      <w:r w:rsidRPr="007F4473">
        <w:rPr>
          <w:rFonts w:ascii="Bookman Old Style" w:hAnsi="Bookman Old Style"/>
          <w:sz w:val="24"/>
          <w:szCs w:val="24"/>
          <w:u w:val="single"/>
        </w:rPr>
        <w:t>https://esaj.tjsc.jus.br/sco/abrirCadastro.do</w:t>
      </w:r>
      <w:r w:rsidRPr="00472272">
        <w:rPr>
          <w:rFonts w:ascii="Bookman Old Style" w:hAnsi="Bookman Old Style"/>
          <w:sz w:val="24"/>
          <w:szCs w:val="24"/>
        </w:rPr>
        <w:t xml:space="preserve"> e </w:t>
      </w:r>
      <w:r w:rsidRPr="007F4473">
        <w:rPr>
          <w:rFonts w:ascii="Bookman Old Style" w:hAnsi="Bookman Old Style"/>
          <w:sz w:val="24"/>
          <w:szCs w:val="24"/>
          <w:u w:val="single"/>
        </w:rPr>
        <w:t>https://certeproc1g.tjsc.jus.br</w:t>
      </w:r>
      <w:r w:rsidR="007F4473">
        <w:rPr>
          <w:rFonts w:ascii="Bookman Old Style" w:hAnsi="Bookman Old Style"/>
          <w:sz w:val="24"/>
          <w:szCs w:val="24"/>
        </w:rPr>
        <w:t>/</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r w:rsidR="007F4473" w:rsidRPr="007F4473">
        <w:rPr>
          <w:rFonts w:ascii="Bookman Old Style" w:hAnsi="Bookman Old Style"/>
          <w:sz w:val="24"/>
          <w:szCs w:val="24"/>
        </w:rPr>
        <w:t xml:space="preserve">i) </w:t>
      </w:r>
      <w:r w:rsidR="007F4473" w:rsidRPr="00AD62AB">
        <w:rPr>
          <w:rFonts w:ascii="Bookman Old Style" w:hAnsi="Bookman Old Style"/>
          <w:b/>
          <w:sz w:val="24"/>
          <w:szCs w:val="24"/>
        </w:rPr>
        <w:t>Relatório constando a negativa de impedimento de contratação com a Administração Pública</w:t>
      </w:r>
      <w:r w:rsidR="007F4473" w:rsidRPr="007F4473">
        <w:rPr>
          <w:rFonts w:ascii="Bookman Old Style" w:hAnsi="Bookman Old Style"/>
          <w:sz w:val="24"/>
          <w:szCs w:val="24"/>
        </w:rPr>
        <w:t>, denominado Consulta Consolidada de Pessoa Jurídica, disponível no portal do Tribunal de Contas da União no link https://certidoes-apf.apps.tcu.gov.br/.</w:t>
      </w:r>
    </w:p>
    <w:p w:rsidR="00472272" w:rsidRPr="00472272" w:rsidRDefault="007F4473"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j</w:t>
      </w:r>
      <w:r w:rsidR="00472272" w:rsidRPr="00472272">
        <w:rPr>
          <w:rFonts w:ascii="Bookman Old Style" w:hAnsi="Bookman Old Style"/>
          <w:sz w:val="24"/>
          <w:szCs w:val="24"/>
        </w:rPr>
        <w:t>)</w:t>
      </w:r>
      <w:r w:rsidR="00472272" w:rsidRPr="00472272">
        <w:rPr>
          <w:rFonts w:ascii="Bookman Old Style" w:hAnsi="Bookman Old Style"/>
          <w:sz w:val="24"/>
          <w:szCs w:val="24"/>
        </w:rPr>
        <w:tab/>
      </w:r>
      <w:r w:rsidR="00472272" w:rsidRPr="00AD62AB">
        <w:rPr>
          <w:rFonts w:ascii="Bookman Old Style" w:hAnsi="Bookman Old Style"/>
          <w:b/>
          <w:sz w:val="24"/>
          <w:szCs w:val="24"/>
        </w:rPr>
        <w:t>Declaração da proponente que atende ao inciso V do artigo 27 da Lei n. 8.666/93</w:t>
      </w:r>
      <w:r w:rsidR="00472272" w:rsidRPr="00472272">
        <w:rPr>
          <w:rFonts w:ascii="Bookman Old Style" w:hAnsi="Bookman Old Style"/>
          <w:sz w:val="24"/>
          <w:szCs w:val="24"/>
        </w:rPr>
        <w:t xml:space="preserve">, que se refere ao inciso XXXIII do artigo 7º da Constituição Federal, que diz o seguinte: “Proibição de trabalho noturno, perigoso ou insalubre, aos menores de dezoito anos e de qualquer trabalho a menores de dezesseis anos, salvo na condição de aprendiz, a partir de quatorze anos”;  </w:t>
      </w:r>
    </w:p>
    <w:p w:rsidR="00472272" w:rsidRDefault="007F4473"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l</w:t>
      </w:r>
      <w:r w:rsidR="00472272" w:rsidRPr="00472272">
        <w:rPr>
          <w:rFonts w:ascii="Bookman Old Style" w:hAnsi="Bookman Old Style"/>
          <w:sz w:val="24"/>
          <w:szCs w:val="24"/>
        </w:rPr>
        <w:t>)</w:t>
      </w:r>
      <w:r w:rsidR="00472272" w:rsidRPr="00472272">
        <w:rPr>
          <w:rFonts w:ascii="Bookman Old Style" w:hAnsi="Bookman Old Style"/>
          <w:sz w:val="24"/>
          <w:szCs w:val="24"/>
        </w:rPr>
        <w:tab/>
      </w:r>
      <w:r w:rsidR="00472272" w:rsidRPr="00AD62AB">
        <w:rPr>
          <w:rFonts w:ascii="Bookman Old Style" w:hAnsi="Bookman Old Style"/>
          <w:b/>
          <w:sz w:val="24"/>
          <w:szCs w:val="24"/>
        </w:rPr>
        <w:t>Declaração que não possui em seu quadro de pessoal servidor público do Município de Cordilheira Alta</w:t>
      </w:r>
      <w:r w:rsidR="00472272" w:rsidRPr="00472272">
        <w:rPr>
          <w:rFonts w:ascii="Bookman Old Style" w:hAnsi="Bookman Old Style"/>
          <w:sz w:val="24"/>
          <w:szCs w:val="24"/>
        </w:rPr>
        <w:t xml:space="preserve"> (modelo no anexo “</w:t>
      </w:r>
      <w:r w:rsidR="000615E3">
        <w:rPr>
          <w:rFonts w:ascii="Bookman Old Style" w:hAnsi="Bookman Old Style"/>
          <w:sz w:val="24"/>
          <w:szCs w:val="24"/>
        </w:rPr>
        <w:t>E</w:t>
      </w:r>
      <w:r w:rsidR="00472272" w:rsidRPr="00472272">
        <w:rPr>
          <w:rFonts w:ascii="Bookman Old Style" w:hAnsi="Bookman Old Style"/>
          <w:sz w:val="24"/>
          <w:szCs w:val="24"/>
        </w:rPr>
        <w:t xml:space="preserve">” do edital). </w:t>
      </w:r>
    </w:p>
    <w:p w:rsidR="00784A51" w:rsidRPr="00472272" w:rsidRDefault="00AD62AB" w:rsidP="00784A51">
      <w:pPr>
        <w:spacing w:line="240" w:lineRule="auto"/>
        <w:contextualSpacing/>
        <w:mirrorIndents/>
        <w:jc w:val="both"/>
        <w:rPr>
          <w:rFonts w:ascii="Bookman Old Style" w:hAnsi="Bookman Old Style"/>
          <w:sz w:val="24"/>
          <w:szCs w:val="24"/>
        </w:rPr>
      </w:pPr>
      <w:r>
        <w:rPr>
          <w:rFonts w:ascii="Bookman Old Style" w:hAnsi="Bookman Old Style"/>
          <w:sz w:val="24"/>
          <w:szCs w:val="24"/>
        </w:rPr>
        <w:t>m)  Declaração de informações complementares</w:t>
      </w:r>
      <w:r w:rsidR="00ED7D9E">
        <w:rPr>
          <w:rFonts w:ascii="Bookman Old Style" w:hAnsi="Bookman Old Style"/>
          <w:sz w:val="24"/>
          <w:szCs w:val="24"/>
        </w:rPr>
        <w:t xml:space="preserve"> (modelo no anexo “B</w:t>
      </w:r>
      <w:r w:rsidR="00ED7D9E" w:rsidRPr="00472272">
        <w:rPr>
          <w:rFonts w:ascii="Bookman Old Style" w:hAnsi="Bookman Old Style"/>
          <w:sz w:val="24"/>
          <w:szCs w:val="24"/>
        </w:rPr>
        <w:t>” do edital</w:t>
      </w:r>
      <w:r w:rsidR="008B3060">
        <w:rPr>
          <w:rFonts w:ascii="Bookman Old Style" w:hAnsi="Bookman Old Style"/>
          <w:sz w:val="24"/>
          <w:szCs w:val="24"/>
        </w:rPr>
        <w:t xml:space="preserve"> </w:t>
      </w:r>
      <w:r w:rsidR="008B3060" w:rsidRPr="008B3060">
        <w:rPr>
          <w:rFonts w:ascii="Bookman Old Style" w:hAnsi="Bookman Old Style"/>
          <w:sz w:val="24"/>
          <w:szCs w:val="24"/>
        </w:rPr>
        <w:t>OBS</w:t>
      </w:r>
      <w:r w:rsidR="008B3060">
        <w:rPr>
          <w:rFonts w:ascii="Bookman Old Style" w:hAnsi="Bookman Old Style"/>
          <w:sz w:val="24"/>
          <w:szCs w:val="24"/>
        </w:rPr>
        <w:t>:</w:t>
      </w:r>
      <w:r w:rsidR="008B3060" w:rsidRPr="008B3060">
        <w:rPr>
          <w:rFonts w:ascii="Bookman Old Style" w:hAnsi="Bookman Old Style"/>
          <w:sz w:val="24"/>
          <w:szCs w:val="24"/>
        </w:rPr>
        <w:t xml:space="preserve"> </w:t>
      </w:r>
      <w:r w:rsidR="008B3060">
        <w:rPr>
          <w:rFonts w:ascii="Bookman Old Style" w:hAnsi="Bookman Old Style"/>
          <w:sz w:val="24"/>
          <w:szCs w:val="24"/>
        </w:rPr>
        <w:t>A</w:t>
      </w:r>
      <w:r w:rsidR="008B3060" w:rsidRPr="008B3060">
        <w:rPr>
          <w:rFonts w:ascii="Bookman Old Style" w:hAnsi="Bookman Old Style"/>
          <w:sz w:val="24"/>
          <w:szCs w:val="24"/>
        </w:rPr>
        <w:t xml:space="preserve"> licitante deverá indicar preposto e informar os seus dados (nome, CPF, cargo/ função, telefone e e-mail), que será o responsável por todos os contatos necessários à plena execução do contrato</w:t>
      </w:r>
      <w:r w:rsidR="008B3060">
        <w:rPr>
          <w:rFonts w:ascii="Bookman Old Style" w:hAnsi="Bookman Old Style"/>
          <w:sz w:val="24"/>
          <w:szCs w:val="24"/>
        </w:rPr>
        <w:t xml:space="preserve">. </w:t>
      </w:r>
      <w:r w:rsidR="008B3060" w:rsidRPr="008B3060">
        <w:rPr>
          <w:rFonts w:ascii="Bookman Old Style" w:hAnsi="Bookman Old Style"/>
          <w:sz w:val="24"/>
          <w:szCs w:val="24"/>
        </w:rPr>
        <w:t xml:space="preserve">Caso a pessoa indicada seja responsável também, pela assinatura da Ata de Registro de Preços, a licitante deverá obrigatoriamente apresentar procuração, com a indicação de poderes para a prática do ato.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6.2. As Microempresas e Empresas de Pequeno Porte deverão declarar, sob as penas da Lei, que se enquadram nas hipóteses do Art. 3° da Lei Complementar nº 123/2006, clicando no campo próprio previsto na tela de envio das propostas.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6.2.1. </w:t>
      </w:r>
      <w:r w:rsidRPr="007F4473">
        <w:rPr>
          <w:rFonts w:ascii="Bookman Old Style" w:hAnsi="Bookman Old Style"/>
          <w:b/>
          <w:sz w:val="24"/>
          <w:szCs w:val="24"/>
        </w:rPr>
        <w:t xml:space="preserve">A proponente Microempresa (ME) ou Empresa de Pequeno Porte (EPP), esta deverá apresentar </w:t>
      </w:r>
      <w:r w:rsidRPr="007F4473">
        <w:rPr>
          <w:rFonts w:ascii="Bookman Old Style" w:hAnsi="Bookman Old Style"/>
          <w:b/>
          <w:color w:val="FF0000"/>
          <w:sz w:val="24"/>
          <w:szCs w:val="24"/>
        </w:rPr>
        <w:t>OBRIGATORIAMENTE Certidão de enquadramento no Estatuto Nacional da Microempresa e Empresa de Pequeno Porte</w:t>
      </w:r>
      <w:r w:rsidRPr="007F4473">
        <w:rPr>
          <w:rFonts w:ascii="Bookman Old Style" w:hAnsi="Bookman Old Style"/>
          <w:b/>
          <w:sz w:val="24"/>
          <w:szCs w:val="24"/>
        </w:rPr>
        <w:t xml:space="preserve"> fornecida pela Junta Comercial da sede da licitante</w:t>
      </w:r>
      <w:r w:rsidRPr="00472272">
        <w:rPr>
          <w:rFonts w:ascii="Bookman Old Style" w:hAnsi="Bookman Old Style"/>
          <w:sz w:val="24"/>
          <w:szCs w:val="24"/>
        </w:rPr>
        <w:t xml:space="preserve">, de acordo com o artigo 8º da Instrução Normativa DRNC n° 103/2007, vigente na data de abertura da licitação indicada no subitem n° 1.2. As sociedades simples, que não registrarem seus atos na Junta Comercial, deverão apresentar Certidão de Registro Civil de Pessoas Jurídicas, atestando seu enquadramento nas hipóteses do Art. 3° da Lei Complementar n. 123/2006.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6.3. Todo benefício previsto na Lei Complementar 123/2006 e aplicável à Microempresa e/ou Empresa de Pequeno Porte, estende-se ao MEI, conforme determina o § 2° do artigo 18-E. </w:t>
      </w:r>
    </w:p>
    <w:p w:rsidR="00472272" w:rsidRPr="00D645B6" w:rsidRDefault="00472272" w:rsidP="00F07929">
      <w:pPr>
        <w:spacing w:line="240" w:lineRule="auto"/>
        <w:contextualSpacing/>
        <w:mirrorIndents/>
        <w:jc w:val="both"/>
        <w:rPr>
          <w:rFonts w:ascii="Bookman Old Style" w:hAnsi="Bookman Old Style"/>
          <w:sz w:val="24"/>
          <w:szCs w:val="24"/>
          <w:u w:val="single"/>
        </w:rPr>
      </w:pPr>
      <w:r w:rsidRPr="00472272">
        <w:rPr>
          <w:rFonts w:ascii="Bookman Old Style" w:hAnsi="Bookman Old Style"/>
          <w:sz w:val="24"/>
          <w:szCs w:val="24"/>
        </w:rPr>
        <w:t xml:space="preserve">6.4. </w:t>
      </w:r>
      <w:r w:rsidRPr="00D645B6">
        <w:rPr>
          <w:rFonts w:ascii="Bookman Old Style" w:hAnsi="Bookman Old Style"/>
          <w:sz w:val="24"/>
          <w:szCs w:val="24"/>
          <w:u w:val="single"/>
        </w:rPr>
        <w:t xml:space="preserve">As microempresas e empresas de pequeno porte deverão apresentar toda a documentação exigida no item 6.1, mesmo que os documentos relativos à regularidade fiscal apresentem alguma restrição.  </w:t>
      </w:r>
    </w:p>
    <w:p w:rsidR="00472272" w:rsidRPr="00D645B6" w:rsidRDefault="00472272" w:rsidP="00F07929">
      <w:pPr>
        <w:spacing w:line="240" w:lineRule="auto"/>
        <w:contextualSpacing/>
        <w:mirrorIndents/>
        <w:jc w:val="both"/>
        <w:rPr>
          <w:rFonts w:ascii="Bookman Old Style" w:hAnsi="Bookman Old Style"/>
          <w:sz w:val="24"/>
          <w:szCs w:val="24"/>
          <w:u w:val="single"/>
        </w:rPr>
      </w:pPr>
      <w:r w:rsidRPr="00D645B6">
        <w:rPr>
          <w:rFonts w:ascii="Bookman Old Style" w:hAnsi="Bookman Old Style"/>
          <w:sz w:val="24"/>
          <w:szCs w:val="24"/>
          <w:u w:val="single"/>
        </w:rPr>
        <w:t xml:space="preserve">6.4.1. Havendo alguma restrição na comprovação da regularidade fiscal, será assegurado o prazo de 05 (cinco) dias úteis, cujo termo inicial corresponderá ao momento em que o proponente for declarado o vencedor do certame, prorrogáveis por igual período, a critério da Administração Pública, para a regularização da documentação, pagamento ou parcelamento do débito, e emissão de eventuais certidões negativas ou positivas com efeito de certidão negativa e entrega destas certidões ao (a) Pregoeiro (a).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6.4.2. A não regularização da documentação, no prazo previsto no item 6.4.1, implicará decadência do direito à contratação, sem prejuízo das sanções previstas no art. 81 da Lei no 8.666, de 21 de junho de 1993, sendo facultado à Administração convocar as licitantes remanescentes, na ordem de classificação, para a assinatura do contrato, ou revogar a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6.5. Quando as certidões apresentadas não tiverem prazo de validade estabelecido pelo competente órgão expedidor, será adotada a vigência de 90 (noventa) dias consecutivos, contados a partir da data de sua expedição. Não se enquadram nesse dispositivo os documentos que, pela própria natureza, não apresentam prazo de validade.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6.6. Sob pena de inabilitação, todos os documentos apresentados, deverão estar em nome da licitante com o respectivo número do CNPJ, nas seguintes condições: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6.6.1. Se a licitante for a matriz, todos os documentos d</w:t>
      </w:r>
      <w:r w:rsidR="00D645B6">
        <w:rPr>
          <w:rFonts w:ascii="Bookman Old Style" w:hAnsi="Bookman Old Style"/>
          <w:sz w:val="24"/>
          <w:szCs w:val="24"/>
        </w:rPr>
        <w:t>everão estar em nome da matriz;</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6.6.2. Se a licitante for a filial, todos os documentos deverão estar em nome da filial.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6.7. Caso a obrigação venha a ser cumprida pela filial e a vencedora seja a matriz, ou vice-versa, deverão ser apresentados, na licitação, os documentos de habilitação de ambas, ressalvados aqueles que, pela própria natureza ou em razão de centralização de recolhimentos, comprovadamente, forem emitidos somente em nome da matriz.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6.8. A empresa poderá apresentar os documentos de comprovação de regularidade fiscal, citados no item 6.1, centralizados junto à matriz desde que apresente documento que comprove o Reconhecimento da Centralização do Recolhimento expedido pelo órgão respectivo, ou que conste na certidão a validade para a matriz e para as filiais.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6.9. Os documentos, certidões e certificados exigidos como condição de habilitação, emitidos online, ficam, nesse caso, a aceitação condicionada à verificação da sua veracidade pelo (a) Pregoeiro (a) e/ou sua Equipe de Apoio, no respectivo site do órgão emissor.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6.10. Será inabilitado o licitante que não comprovar sua habilitação, seja por não apresentar quaisquer dos documentos exigidos, ou apresentá-los em desacordo com o estabelecido neste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6.11. O não cumprimento do referido prazo acarretará na inabilitação da licitante vencedora, passando-se assim, para a segunda colocada. Após a conferência dos documentos de habilitação, se estiverem de acordo com o solicitado, a segunda colocada será declarada vencedora do item e abrir-se-á prazo para interposição recursal.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6.12. É de responsabilidade da empresa licitante o encaminhamento e a confirmação de recebimento do envelope.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6.13. O Município não se responsabiliza pela logística de entrega do envelope, nem pelo decurso do prazo de transporte deste.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6.14. Na hipótese de envio pelo Correio, considerando o prazo de normalidade, recomenda-se que o envelope seja postado, no máximo, no dia seguinte à convocação para que tenha tempo hábil para recebimento, devendo neste caso informar via e-mail para o Pregoeiro (a) o número de rastreio e/ou comprovante de postagem.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6.15. O não recebimento dos documentos solicitados pelo (a) Pregoeiro (a) no prazo estabelecido, será considerado como desistência do lance ofertado, sujeitando-se a licitante às penalidades previstas neste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7 - DA ABERTURA DA SESSÃO, DA FORMULAÇÃO DE LANCES E DA CLASSIFICAÇÃO DAS PROPOSTAS  </w:t>
      </w:r>
    </w:p>
    <w:p w:rsidR="00D04492" w:rsidRPr="005F337F" w:rsidRDefault="00D04492"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 A partir do horário previsto neste edital (item n° 1), a sessão pública na internet será aberta pelo (a) pregoeiro (a) com a utilização de sua chave de acesso e senha.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7.2. Os licitantes poderão participar da sessão pública na internet, mediante a utilização de sua chave de acesso e senha.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7.3.  O sistema disponibilizará campo próprio para troca de mensagens entre o (a) pregoeiro (a) e as licitantes.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7.4. O (A) pregoeiro (a) verificará as propostas apresentadas e desclassificará aquelas que não estejam em conformidade com os requisitos estabelecidos no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7.4.1. </w:t>
      </w:r>
      <w:r w:rsidRPr="00EA512B">
        <w:rPr>
          <w:rFonts w:ascii="Bookman Old Style" w:hAnsi="Bookman Old Style"/>
          <w:b/>
          <w:sz w:val="24"/>
          <w:szCs w:val="24"/>
        </w:rPr>
        <w:t>Será desclassificada a proposta ou o lance vencedor, que apresentar preço final superior ao preço máximo fixado, ou que apresentar preço manifestamente inexequível.</w:t>
      </w: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7.4.1.1. Considera-se inexequível a proposta que apresente preços global ou unitários simbólicos, irrisórios ou de valor zero, incompatíveis com os preços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7.5. A desclassificação da proposta será fundamentada e registrada no sistema, acompanhado em tempo real por todos os participantes.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7.6. A não desclassificação da proposta não impede o seu julgamento definitivo em sentido contrário, levado a efeito na fase de aceitação.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7.7. O sistema ordenará automaticamente as propostas classificadas, sendo que somente estas participarão da fase de lances.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7.8. Aberta a etapa competitiva (sessão pública), as licitantes deverão encaminhar lances exclusivamente por meio do sistema eletrônico, sendo imediatamente informados do seu recebimento e do valor consignado no registro.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7.9. As licitantes poderão oferecer lances sucessivos, pelo VALOR UNITÁRIO DO </w:t>
      </w:r>
      <w:r w:rsidR="00CC78E7">
        <w:rPr>
          <w:rFonts w:ascii="Bookman Old Style" w:hAnsi="Bookman Old Style"/>
          <w:sz w:val="24"/>
          <w:szCs w:val="24"/>
        </w:rPr>
        <w:t>ITEM</w:t>
      </w:r>
      <w:r w:rsidRPr="00472272">
        <w:rPr>
          <w:rFonts w:ascii="Bookman Old Style" w:hAnsi="Bookman Old Style"/>
          <w:sz w:val="24"/>
          <w:szCs w:val="24"/>
        </w:rPr>
        <w:t xml:space="preserve">, observando-se as regras estabelecidas no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7.10. Só serão aceitos lances cujos valores forem inferiores ao último lance que tenha sido anteriormente registrado no sistema.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7.11. Não serão aceitos dois ou mais lances de mesmo valor, prevalecendo aquele que for recebido e registrado em primeiro lugar.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7.12. Durante a sessão pública do Pregão Eletrônico, os licitantes serão informados em tempo real, do valor do menor lance registrado, vedada a identificação do seu detentor.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7.13. A disputa de lances se dará no modo aberto, sendo que o envio de lances na sessão pública durará dez minutos e, após isso, será prorrogada automaticamente pelo sistema quando houver lance ofertado nos últimos dois minutos do período de duração da sessão pública.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7.13.1. A prorrogação automática da etapa de envio de lances, será de dois minutos e ocorrerá sucessivamente sempre que houver lances enviados nesse período de prorrogação, inclusive quando se tratar de lances intermediários.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7.13.2. Na hipótese de não haver novos lances na forma previsto no subitem 7.13.1, a sessão pública será encerrada automaticamente.  </w:t>
      </w:r>
    </w:p>
    <w:p w:rsidR="009215ED" w:rsidRPr="009215ED" w:rsidRDefault="009215ED" w:rsidP="009215ED">
      <w:pPr>
        <w:spacing w:line="240" w:lineRule="auto"/>
        <w:contextualSpacing/>
        <w:mirrorIndents/>
        <w:jc w:val="both"/>
        <w:rPr>
          <w:rFonts w:ascii="Bookman Old Style" w:hAnsi="Bookman Old Style"/>
          <w:b/>
          <w:sz w:val="24"/>
          <w:szCs w:val="24"/>
        </w:rPr>
      </w:pPr>
      <w:r w:rsidRPr="009215ED">
        <w:rPr>
          <w:rFonts w:ascii="Bookman Old Style" w:hAnsi="Bookman Old Style"/>
          <w:b/>
          <w:sz w:val="24"/>
          <w:szCs w:val="24"/>
        </w:rPr>
        <w:t xml:space="preserve">7.14 – Da Preferência para </w:t>
      </w:r>
      <w:proofErr w:type="spellStart"/>
      <w:r w:rsidRPr="009215ED">
        <w:rPr>
          <w:rFonts w:ascii="Bookman Old Style" w:hAnsi="Bookman Old Style"/>
          <w:b/>
          <w:sz w:val="24"/>
          <w:szCs w:val="24"/>
        </w:rPr>
        <w:t>MPE’s</w:t>
      </w:r>
      <w:proofErr w:type="spellEnd"/>
      <w:r w:rsidRPr="009215ED">
        <w:rPr>
          <w:rFonts w:ascii="Bookman Old Style" w:hAnsi="Bookman Old Style"/>
          <w:b/>
          <w:sz w:val="24"/>
          <w:szCs w:val="24"/>
        </w:rPr>
        <w:t xml:space="preserve"> Locais ou Regionais:</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7.14.1. Entende-se como local ou municipal: o limite geográfico do município de Cordilheira Alta;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7.14.1.1. Entende-se como regional: O âmbito dos municípios constituintes da Região Metropolitana de Chapecó - SC a que pertence o próprio Município;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7.14.2. Para a aplicação dos benefícios previstos poderá, de acordo com o art. 47, caput, da Lei Complementar Federal no 123/2006, ser concedida, justificadamente, prioridade de contratação de microempresas e empresas de pequeno porte sediadas local ou regionalmente, até o limite de </w:t>
      </w:r>
      <w:r w:rsidR="003B45A8">
        <w:rPr>
          <w:rFonts w:ascii="Bookman Old Style" w:hAnsi="Bookman Old Style"/>
          <w:sz w:val="24"/>
          <w:szCs w:val="24"/>
        </w:rPr>
        <w:t>cinco</w:t>
      </w:r>
      <w:r w:rsidRPr="009215ED">
        <w:rPr>
          <w:rFonts w:ascii="Bookman Old Style" w:hAnsi="Bookman Old Style"/>
          <w:sz w:val="24"/>
          <w:szCs w:val="24"/>
        </w:rPr>
        <w:t xml:space="preserve"> por cento do melhor preço válido, nos seguintes termos: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a) aplica-se o disposto neste inciso nas situações em que as ofertas apresentadas pelas microempresas e empresas de pequeno porte sediadas local ou regionalmente sejam iguais ou até </w:t>
      </w:r>
      <w:r w:rsidR="003B45A8">
        <w:rPr>
          <w:rFonts w:ascii="Bookman Old Style" w:hAnsi="Bookman Old Style"/>
          <w:sz w:val="24"/>
          <w:szCs w:val="24"/>
        </w:rPr>
        <w:t>5</w:t>
      </w:r>
      <w:r w:rsidRPr="009215ED">
        <w:rPr>
          <w:rFonts w:ascii="Bookman Old Style" w:hAnsi="Bookman Old Style"/>
          <w:sz w:val="24"/>
          <w:szCs w:val="24"/>
        </w:rPr>
        <w:t>% (</w:t>
      </w:r>
      <w:r w:rsidR="003B45A8">
        <w:rPr>
          <w:rFonts w:ascii="Bookman Old Style" w:hAnsi="Bookman Old Style"/>
          <w:sz w:val="24"/>
          <w:szCs w:val="24"/>
        </w:rPr>
        <w:t>cinco</w:t>
      </w:r>
      <w:r w:rsidRPr="009215ED">
        <w:rPr>
          <w:rFonts w:ascii="Bookman Old Style" w:hAnsi="Bookman Old Style"/>
          <w:sz w:val="24"/>
          <w:szCs w:val="24"/>
        </w:rPr>
        <w:t xml:space="preserve"> por cento) superiores ao melhor preço válido;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b) a prioridade será para as microempresas e empresas de pequeno porte sediadas no Município de Cordilheira Alta - SC;</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c) não tendo microempresas e empresas de pequeno porte sediadas no Município de Cordilheira Alta - SC, cuja proposta esteja no limite de </w:t>
      </w:r>
      <w:r w:rsidR="003B45A8">
        <w:rPr>
          <w:rFonts w:ascii="Bookman Old Style" w:hAnsi="Bookman Old Style"/>
          <w:sz w:val="24"/>
          <w:szCs w:val="24"/>
        </w:rPr>
        <w:t>5</w:t>
      </w:r>
      <w:r w:rsidRPr="009215ED">
        <w:rPr>
          <w:rFonts w:ascii="Bookman Old Style" w:hAnsi="Bookman Old Style"/>
          <w:sz w:val="24"/>
          <w:szCs w:val="24"/>
        </w:rPr>
        <w:t xml:space="preserve">% previsto no item 7.14.2, a prioridade poderá ser dada para as microempresas e empresas de pequeno porte regionais, assim entendidas como aquelas sediadas em municípios da região;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7.15. Encerrada a sessão pública sem prorrogação automática pelo sistema, o (a) pregoeiro (a) poderá, assessorado (a) pela equipe de apoio, admitir o reinício da etapa de envio de lances, em prol da consecução do melhor preço.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7.15.1. Neste caso, o (a) pregoeiro (a) deverá encaminhar pelo sistema eletrônico, contraproposta a empresa licitante que tenha apresentado o melhor preço, para que seja obtida melhor proposta, vedada a negociação em condições diferentes das previstas no edital.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7.15.2. A negociação será realizada por meio do sistema e poderá ser acompanhada pelos demais licitantes.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7.16. No caso de desconexão com o (a) Pregoeiro (a) no decorrer da etapa competitiva do Pregão, o sistema eletrônico poderá permanecer acessível aos proponentes para a recepção dos lances, retornando o (a) Pregoeiro (a), quando possível, sua atuação no certame, sem prejuízo dos atos realizados.  </w:t>
      </w:r>
    </w:p>
    <w:p w:rsidR="009215ED" w:rsidRPr="009215ED"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7.17. Quando a desconexão persistir por tempo superior a 10 (dez) minutos, a sessão do Pregão será suspensa e terá reinício somente após comunicação expressa aos participantes.  </w:t>
      </w:r>
    </w:p>
    <w:p w:rsidR="005F337F" w:rsidRDefault="009215ED" w:rsidP="009215ED">
      <w:pPr>
        <w:spacing w:line="240" w:lineRule="auto"/>
        <w:contextualSpacing/>
        <w:mirrorIndents/>
        <w:jc w:val="both"/>
        <w:rPr>
          <w:rFonts w:ascii="Bookman Old Style" w:hAnsi="Bookman Old Style"/>
          <w:sz w:val="24"/>
          <w:szCs w:val="24"/>
        </w:rPr>
      </w:pPr>
      <w:r w:rsidRPr="009215ED">
        <w:rPr>
          <w:rFonts w:ascii="Bookman Old Style" w:hAnsi="Bookman Old Style"/>
          <w:sz w:val="24"/>
          <w:szCs w:val="24"/>
        </w:rPr>
        <w:t xml:space="preserve">7.18. O proponente deverá comunicar imediatamente a BLL (Órgão provedor do sistema) qualquer acontecimento que possa comprometer o sigilo ou a inviabilidade do uso da senha, para imediato bloqueio de acesso.  </w:t>
      </w:r>
    </w:p>
    <w:p w:rsidR="009215ED" w:rsidRPr="00472272" w:rsidRDefault="009215ED" w:rsidP="009215ED">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8. DOS CRITÉRIOS DE JULGAMENTO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8.1. No julgamento das propostas, será (</w:t>
      </w:r>
      <w:proofErr w:type="spellStart"/>
      <w:r w:rsidRPr="00472272">
        <w:rPr>
          <w:rFonts w:ascii="Bookman Old Style" w:hAnsi="Bookman Old Style"/>
          <w:sz w:val="24"/>
          <w:szCs w:val="24"/>
        </w:rPr>
        <w:t>ão</w:t>
      </w:r>
      <w:proofErr w:type="spellEnd"/>
      <w:r w:rsidRPr="00472272">
        <w:rPr>
          <w:rFonts w:ascii="Bookman Old Style" w:hAnsi="Bookman Old Style"/>
          <w:sz w:val="24"/>
          <w:szCs w:val="24"/>
        </w:rPr>
        <w:t xml:space="preserve">) considerada (s) vencedora (s) a (s) licitante (s) que apresentar (em) o MENOR PREÇO POR </w:t>
      </w:r>
      <w:r w:rsidR="007331F6">
        <w:rPr>
          <w:rFonts w:ascii="Bookman Old Style" w:hAnsi="Bookman Old Style"/>
          <w:sz w:val="24"/>
          <w:szCs w:val="24"/>
        </w:rPr>
        <w:t>ITEM</w:t>
      </w:r>
      <w:r w:rsidRPr="00472272">
        <w:rPr>
          <w:rFonts w:ascii="Bookman Old Style" w:hAnsi="Bookman Old Style"/>
          <w:sz w:val="24"/>
          <w:szCs w:val="24"/>
        </w:rPr>
        <w:t xml:space="preserve">, desde que atendidas as especificações constantes deste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8.2. No caso de empate entre duas ou mais propostas, e depois de obedecido o disposto no artigo 3º, § 2º, da Lei Federal nº 8.666/93, a classificação será feita, obrigatoriamente, por sorteio, que será realizado na própria Sessão.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9. DO PRAZO, FORMA DE RECEBIMENTO E LOCAL DE ENTREGA DO OBJETO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9.1. A contratada deverá observar os prazos, a forma e local de entrega do (s) objeto (s) licitado (s), de acordo com as especificações do termo de referência constante no anexo “A” deste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10. DOS PREÇOS MÁXIMOS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10.1 Os preços máximos a serem admitidos pela Administração Municipal são os previstos na tabela de itens constantes no Anexo “A” deste edital, sob pena de desclassificação.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11. DAS CONDIÇÕES DE PAGAMENTO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7331F6" w:rsidRPr="007331F6"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 xml:space="preserve">.1 O pagamento será realizado conforme disposto na Cláusula Quinta da minuta da Ata de Registro de Preço constante no anexo “F” deste edital.  </w:t>
      </w:r>
    </w:p>
    <w:p w:rsidR="007331F6" w:rsidRPr="007331F6" w:rsidRDefault="007331F6" w:rsidP="007331F6">
      <w:pPr>
        <w:spacing w:line="240" w:lineRule="auto"/>
        <w:contextualSpacing/>
        <w:mirrorIndents/>
        <w:jc w:val="both"/>
        <w:rPr>
          <w:rFonts w:ascii="Bookman Old Style" w:hAnsi="Bookman Old Style"/>
          <w:sz w:val="24"/>
          <w:szCs w:val="24"/>
        </w:rPr>
      </w:pPr>
      <w:r w:rsidRPr="00574B3B">
        <w:rPr>
          <w:rFonts w:ascii="Bookman Old Style" w:hAnsi="Bookman Old Style"/>
          <w:sz w:val="24"/>
          <w:szCs w:val="24"/>
        </w:rPr>
        <w:t>11.2. As despesas decorrentes do objeto deste edital correrão a cargo da dotação: (Projeto Atividade 2.095, 2.096, 2.097</w:t>
      </w:r>
      <w:r w:rsidR="00574B3B" w:rsidRPr="00574B3B">
        <w:rPr>
          <w:rFonts w:ascii="Bookman Old Style" w:hAnsi="Bookman Old Style"/>
          <w:sz w:val="24"/>
          <w:szCs w:val="24"/>
        </w:rPr>
        <w:t>, 2.098</w:t>
      </w:r>
      <w:r w:rsidRPr="00574B3B">
        <w:rPr>
          <w:rFonts w:ascii="Bookman Old Style" w:hAnsi="Bookman Old Style"/>
          <w:sz w:val="24"/>
          <w:szCs w:val="24"/>
        </w:rPr>
        <w:t xml:space="preserve"> – Elemento 3.3.90, prevista na Lei Orçamentária do Exercício de 202</w:t>
      </w:r>
      <w:r w:rsidR="00017722" w:rsidRPr="00574B3B">
        <w:rPr>
          <w:rFonts w:ascii="Bookman Old Style" w:hAnsi="Bookman Old Style"/>
          <w:sz w:val="24"/>
          <w:szCs w:val="24"/>
        </w:rPr>
        <w:t>3</w:t>
      </w:r>
      <w:r w:rsidRPr="00574B3B">
        <w:rPr>
          <w:rFonts w:ascii="Bookman Old Style" w:hAnsi="Bookman Old Style"/>
          <w:sz w:val="24"/>
          <w:szCs w:val="24"/>
        </w:rPr>
        <w:t>.)</w:t>
      </w:r>
    </w:p>
    <w:p w:rsidR="007331F6" w:rsidRPr="007331F6"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 xml:space="preserve">.3. Os recursos para pagamento do objeto desta licitação correrão por conta de recursos próprios do Município de Cordilheira Alta.  </w:t>
      </w:r>
    </w:p>
    <w:p w:rsidR="007331F6" w:rsidRPr="007331F6"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 xml:space="preserve">.4. O pagamento será efetuado, mediante depósito bancário, em conta corrente de titularidade da contratada.  </w:t>
      </w:r>
    </w:p>
    <w:p w:rsidR="00472272" w:rsidRDefault="007331F6" w:rsidP="007331F6">
      <w:pPr>
        <w:spacing w:line="240" w:lineRule="auto"/>
        <w:contextualSpacing/>
        <w:mirrorIndents/>
        <w:jc w:val="both"/>
        <w:rPr>
          <w:rFonts w:ascii="Bookman Old Style" w:hAnsi="Bookman Old Style"/>
          <w:sz w:val="24"/>
          <w:szCs w:val="24"/>
        </w:rPr>
      </w:pPr>
      <w:r w:rsidRPr="007331F6">
        <w:rPr>
          <w:rFonts w:ascii="Bookman Old Style" w:hAnsi="Bookman Old Style"/>
          <w:sz w:val="24"/>
          <w:szCs w:val="24"/>
        </w:rPr>
        <w:t>1</w:t>
      </w:r>
      <w:r>
        <w:rPr>
          <w:rFonts w:ascii="Bookman Old Style" w:hAnsi="Bookman Old Style"/>
          <w:sz w:val="24"/>
          <w:szCs w:val="24"/>
        </w:rPr>
        <w:t>1</w:t>
      </w:r>
      <w:r w:rsidRPr="007331F6">
        <w:rPr>
          <w:rFonts w:ascii="Bookman Old Style" w:hAnsi="Bookman Old Style"/>
          <w:sz w:val="24"/>
          <w:szCs w:val="24"/>
        </w:rPr>
        <w:t>.5. As notas fiscais/notas fiscais eletrônicas deverão ser emitidas conforme informações prestadas pelos integrantes do Setor de Compras</w:t>
      </w:r>
      <w:r>
        <w:rPr>
          <w:rFonts w:ascii="Bookman Old Style" w:hAnsi="Bookman Old Style"/>
          <w:sz w:val="24"/>
          <w:szCs w:val="24"/>
        </w:rPr>
        <w:t>.</w:t>
      </w:r>
      <w:r w:rsidR="00472272" w:rsidRPr="00472272">
        <w:rPr>
          <w:rFonts w:ascii="Bookman Old Style" w:hAnsi="Bookman Old Style"/>
          <w:sz w:val="24"/>
          <w:szCs w:val="24"/>
        </w:rPr>
        <w:t xml:space="preserve"> </w:t>
      </w:r>
    </w:p>
    <w:p w:rsidR="007331F6" w:rsidRPr="00472272" w:rsidRDefault="007331F6" w:rsidP="007331F6">
      <w:pPr>
        <w:spacing w:line="240" w:lineRule="auto"/>
        <w:contextualSpacing/>
        <w:mirrorIndents/>
        <w:jc w:val="both"/>
        <w:rPr>
          <w:rFonts w:ascii="Bookman Old Style" w:hAnsi="Bookman Old Style"/>
          <w:sz w:val="24"/>
          <w:szCs w:val="24"/>
        </w:rPr>
      </w:pPr>
    </w:p>
    <w:p w:rsidR="00472272" w:rsidRPr="005F337F"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12. DAS AMOSTRAS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12.1. Havendo a exigência para apresentação de amostras, essas deverão ser submetidas à aprovação pela secretaria solicitante, que avaliará sua adequação às especificações técnicas contidas no Edital, considerando, ainda, a qualidade e o uso a que se destinam. O responsável pela avaliação, emitirá parecer onde constará aprovada sem ressalvas, aprovada com ressalvas ou reprovada.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12.1.2 A hipótese de “aprovação com ressalvas” somente ocorrerá caso as citadas ressalvas refiram</w:t>
      </w:r>
      <w:r w:rsidRPr="00472272">
        <w:rPr>
          <w:rFonts w:ascii="Times New Roman" w:hAnsi="Times New Roman"/>
          <w:sz w:val="24"/>
          <w:szCs w:val="24"/>
        </w:rPr>
        <w:t>‐</w:t>
      </w:r>
      <w:r w:rsidRPr="00472272">
        <w:rPr>
          <w:rFonts w:ascii="Bookman Old Style" w:hAnsi="Bookman Old Style"/>
          <w:sz w:val="24"/>
          <w:szCs w:val="24"/>
        </w:rPr>
        <w:t xml:space="preserve"> se a itens de mera apar</w:t>
      </w:r>
      <w:r w:rsidRPr="00472272">
        <w:rPr>
          <w:rFonts w:ascii="Bookman Old Style" w:hAnsi="Bookman Old Style" w:cs="Bookman Old Style"/>
          <w:sz w:val="24"/>
          <w:szCs w:val="24"/>
        </w:rPr>
        <w:t>ê</w:t>
      </w:r>
      <w:r w:rsidRPr="00472272">
        <w:rPr>
          <w:rFonts w:ascii="Bookman Old Style" w:hAnsi="Bookman Old Style"/>
          <w:sz w:val="24"/>
          <w:szCs w:val="24"/>
        </w:rPr>
        <w:t>ncia (pormenores de acabamento, colora</w:t>
      </w:r>
      <w:r w:rsidRPr="00472272">
        <w:rPr>
          <w:rFonts w:ascii="Bookman Old Style" w:hAnsi="Bookman Old Style" w:cs="Bookman Old Style"/>
          <w:sz w:val="24"/>
          <w:szCs w:val="24"/>
        </w:rPr>
        <w:t>çã</w:t>
      </w:r>
      <w:r w:rsidRPr="00472272">
        <w:rPr>
          <w:rFonts w:ascii="Bookman Old Style" w:hAnsi="Bookman Old Style"/>
          <w:sz w:val="24"/>
          <w:szCs w:val="24"/>
        </w:rPr>
        <w:t>o e outros itens que n</w:t>
      </w:r>
      <w:r w:rsidRPr="00472272">
        <w:rPr>
          <w:rFonts w:ascii="Bookman Old Style" w:hAnsi="Bookman Old Style" w:cs="Bookman Old Style"/>
          <w:sz w:val="24"/>
          <w:szCs w:val="24"/>
        </w:rPr>
        <w:t>ã</w:t>
      </w:r>
      <w:r w:rsidRPr="00472272">
        <w:rPr>
          <w:rFonts w:ascii="Bookman Old Style" w:hAnsi="Bookman Old Style"/>
          <w:sz w:val="24"/>
          <w:szCs w:val="24"/>
        </w:rPr>
        <w:t xml:space="preserve">o impliquem incerteza quanto </w:t>
      </w:r>
      <w:r w:rsidRPr="00472272">
        <w:rPr>
          <w:rFonts w:ascii="Bookman Old Style" w:hAnsi="Bookman Old Style" w:cs="Bookman Old Style"/>
          <w:sz w:val="24"/>
          <w:szCs w:val="24"/>
        </w:rPr>
        <w:t>à</w:t>
      </w:r>
      <w:r w:rsidRPr="00472272">
        <w:rPr>
          <w:rFonts w:ascii="Bookman Old Style" w:hAnsi="Bookman Old Style"/>
          <w:sz w:val="24"/>
          <w:szCs w:val="24"/>
        </w:rPr>
        <w:t xml:space="preserve"> qualidade e funcionalidade do objeto). Nesse caso, será disponibilizado novo prazo de 5 (cinco) dias úteis para correção das ressalvas, mediante ajustes ou apresentação de nova amostra.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12.1.2.1 Após as correções ou apresentação de nova amostra, a secretaria emitirá novo parecer em que constará se esta amostra foi aprovada ou reprovada. A entrega da amostra fora do local ou prazo indicado ou a sua reprovação pela secretária acarretará a desclassificação do licitante.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12.2. Em sendo aprovada, a amostra não será contada como unidade entregue.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12.3. Não será devida ao licitante nenhuma indenização ou reparação de qualquer espécie por conta do envio de amostra (s).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12.4 A aceitação da amostra constitui condição para adjudicação do objeto do certame, de maneira que, caso a unidade amostrada não seja aprovada mediante as condições pré-estabelecidas, o licitante é desclassificado, e o próximo é convocado, na ordem de classificação (art. 4º, inciso XVI, Lei nº 10.520/2002).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12.5 O Pregoeiro examinará a proposta subsequente e assim sucessivamente, na ordem de classificação, até a seleção da proposta que melhor atenda a este Edital.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12.6 Todos os objetos entregues, no recebimento, deverão apresentar o mesmo padrão de qualidade, resistência e funcionalidade das amostras aprovadas, seguindo exatamente as especificações técnicas solicitadas.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  </w:t>
      </w:r>
      <w:r w:rsidRPr="005F337F">
        <w:rPr>
          <w:rFonts w:ascii="Bookman Old Style" w:hAnsi="Bookman Old Style"/>
          <w:b/>
          <w:sz w:val="24"/>
          <w:szCs w:val="24"/>
        </w:rPr>
        <w:t xml:space="preserve">13 – DA ADJUDICAÇÃO E HOMOLOGAÇÃO </w:t>
      </w:r>
    </w:p>
    <w:p w:rsidR="00D04492" w:rsidRPr="005F337F" w:rsidRDefault="00D04492"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13.1. A adjudicação do objeto deste pregão será formalizada pelo (a) Pregoeiro (a), pelo MENOR PREÇO POR </w:t>
      </w:r>
      <w:r w:rsidR="007331F6">
        <w:rPr>
          <w:rFonts w:ascii="Bookman Old Style" w:hAnsi="Bookman Old Style"/>
          <w:sz w:val="24"/>
          <w:szCs w:val="24"/>
        </w:rPr>
        <w:t>ITEM</w:t>
      </w:r>
      <w:r w:rsidRPr="00472272">
        <w:rPr>
          <w:rFonts w:ascii="Bookman Old Style" w:hAnsi="Bookman Old Style"/>
          <w:sz w:val="24"/>
          <w:szCs w:val="24"/>
        </w:rPr>
        <w:t xml:space="preserve">, à (s) licitante (s) cuja (s) proposta (s) seja (m) considerada (s) vencedora (s).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13.4. O resultado da licitação será homologado pela Autoridade Competente, e só poderá ser realizada depois da adjudicação do objeto ao proponente vencedor, pelo (a) pregoeiro (a), ou, quando houver recurso, pela própria autoridade competente.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  </w:t>
      </w:r>
      <w:r w:rsidRPr="005F337F">
        <w:rPr>
          <w:rFonts w:ascii="Bookman Old Style" w:hAnsi="Bookman Old Style"/>
          <w:b/>
          <w:sz w:val="24"/>
          <w:szCs w:val="24"/>
        </w:rPr>
        <w:t xml:space="preserve">14- DA IMPUGNAÇÃO DO EDITAL  </w:t>
      </w:r>
    </w:p>
    <w:p w:rsidR="003E04EE" w:rsidRPr="005F337F" w:rsidRDefault="003E04EE"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14.1. Os pedidos de esclarecimentos e as impugnações referentes a este processo licitatório deverão ser enviados para o (a) pregoeiro (a), até 03 (três) dias úteis anteriores à data designada para abertura da sessão pública, exclusivamente por meio eletrônico, no site www.bll.org.br.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14.2.  A impugnação não possui efeito suspensivo e caberá ao (a) pregoeiro (a) decidir sobre a impugnação no prazo de dois dias úteis, contado da data de recebimento da impugnação.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14.3.  A concessão de efeito suspensivo à impugnação é medida excepcional e deverá ser motivada pelo (a) pregoeiro (a), nos autos do processo de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14.4. Não serão acolhidas as impugnações apresentadas intempestivamente e/ou subscritos por representante não habilitado ou não identificado no processo para responder pelo proponente.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14.5.  Acolhida impugnação contra o edital será designada nova data para a realização do certame, reabrindo-se o prazo inicialmente estabelecido, exceto quando, inquestionavelmente, a alteração não afetar a formulação das propostas.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  </w:t>
      </w:r>
      <w:r w:rsidRPr="005F337F">
        <w:rPr>
          <w:rFonts w:ascii="Bookman Old Style" w:hAnsi="Bookman Old Style"/>
          <w:b/>
          <w:sz w:val="24"/>
          <w:szCs w:val="24"/>
        </w:rPr>
        <w:t>15-</w:t>
      </w:r>
      <w:r w:rsidR="007331F6">
        <w:rPr>
          <w:rFonts w:ascii="Bookman Old Style" w:hAnsi="Bookman Old Style"/>
          <w:b/>
          <w:sz w:val="24"/>
          <w:szCs w:val="24"/>
        </w:rPr>
        <w:t xml:space="preserve"> </w:t>
      </w:r>
      <w:r w:rsidRPr="005F337F">
        <w:rPr>
          <w:rFonts w:ascii="Bookman Old Style" w:hAnsi="Bookman Old Style"/>
          <w:b/>
          <w:sz w:val="24"/>
          <w:szCs w:val="24"/>
        </w:rPr>
        <w:t xml:space="preserve">DOS RECURSOS ADMINISTRATIVOS  </w:t>
      </w:r>
    </w:p>
    <w:p w:rsidR="00BB3B73" w:rsidRPr="005F337F" w:rsidRDefault="00BB3B73"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15.1. Caberá recurso nos casos previstos na Lei, devendo a licitante manifestar, motivadamente, sua intenção de interpor recurso, através de formulário próprio do Sistema Eletrônico, explicitando, sucintamente, suas razões após o término da sessão de lances.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15.1.1. A intenção motivada de recorrer é aquela que identifica, objetivamente, os fatos e o direito que a licitante pretende que sejam revistos pelo (a) Pregoeiro (a).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15.2. A licitante que manifestar a intenção de recurso e, sendo a mesma aceita pelo (a) Pregoeiro (a), disporá do prazo de 03 (três) dias úteis para a apresentação das razões do recurso, por meio de formulário específico do sistema, o qual será disponibilizado a todos os participantes, ficando os demais desde logo intimados para apresentar as contrarrazões em igual número de dias, contados da data final do prazo do recorrente.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15.3. A falta de manifestação imediata e motivada da licitante importará na decadência do direito de recurso, e adjudicação do objeto pelo (a) Pregoeiro (a) à licitante vencedor.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15.4. O recurso contra a decisão do (a) Pregoeiro (a) terá efeito suspensivo.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15.5. O acolhimento do recurso importará na invalidação apenas dos atos insuscetíveis de aproveitamento.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15.6. Não serão conhecidos os recursos interpostos após os respectivos prazos legais, bem como os encaminhados por fax, e-mail, correios ou entregues pessoalmente.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15.7. Decairá do direito de impugnar, perante a Administração aos termos desta licitação, o licitante que os tenha aceitado sem objeção, e após o julgamento venha apontar falhas ou irregularidade. Tal comunicação não terá efeito de recurso.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7331F6" w:rsidRPr="007331F6" w:rsidRDefault="007331F6" w:rsidP="007331F6">
      <w:pPr>
        <w:pStyle w:val="Ttulo1"/>
        <w:spacing w:after="108"/>
        <w:ind w:left="0" w:right="88" w:firstLine="0"/>
        <w:rPr>
          <w:rFonts w:cs="Times New Roman"/>
          <w:sz w:val="24"/>
          <w:szCs w:val="24"/>
        </w:rPr>
      </w:pPr>
      <w:r w:rsidRPr="007331F6">
        <w:rPr>
          <w:rFonts w:cs="Times New Roman"/>
          <w:sz w:val="24"/>
          <w:szCs w:val="24"/>
        </w:rPr>
        <w:t xml:space="preserve">16 – DO REGISTRO DOS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 Após a homologação do resultado da licitação e adjudicação do objeto pela autoridade competente será efetuado o registro dos preços do fornecedor correspondente mediante a assinatura da Ata de Registro de Preços (Anexo “F”) pelo responsável pela Administração Municipal e pela (s) licitante (s) vencedora (s) do certame, ficando vedada à transferência ou cessão da Ata de Registro de Preços a terceiros.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16.1.1 É facultado à Administração, quando a(s) proponente(s) vencedora(s) não atender(em) à convocação para assinatura da Ata de Registro de Preços, a ser realizada até 5 (cinco) dias após a homologação da licitação, nos termos supra referidos, convocar outro licitante, desde que respeitada a ordem de classificação, para após aprovado o respectivo laudo, comprovados os requisitos </w:t>
      </w:r>
      <w:proofErr w:type="spellStart"/>
      <w:r w:rsidRPr="007331F6">
        <w:rPr>
          <w:rFonts w:ascii="Bookman Old Style" w:hAnsi="Bookman Old Style"/>
          <w:sz w:val="24"/>
          <w:szCs w:val="24"/>
        </w:rPr>
        <w:t>habilitatórios</w:t>
      </w:r>
      <w:proofErr w:type="spellEnd"/>
      <w:r w:rsidRPr="007331F6">
        <w:rPr>
          <w:rFonts w:ascii="Bookman Old Style" w:hAnsi="Bookman Old Style"/>
          <w:sz w:val="24"/>
          <w:szCs w:val="24"/>
        </w:rPr>
        <w:t xml:space="preserve"> e feita a negociação, assinar a ata de registro de preços, sem prejuízo das multas previstas em edital e no contrato e das demais cominações legais.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16.1.2 A convocação para assinatura da Ata de Registro de Preços far-se-á por meio de e-mail. </w:t>
      </w:r>
    </w:p>
    <w:p w:rsidR="007331F6" w:rsidRPr="007331F6" w:rsidRDefault="007331F6" w:rsidP="007331F6">
      <w:pPr>
        <w:spacing w:after="0" w:line="240" w:lineRule="auto"/>
        <w:ind w:right="83"/>
        <w:jc w:val="both"/>
        <w:rPr>
          <w:rFonts w:ascii="Bookman Old Style" w:hAnsi="Bookman Old Style"/>
          <w:sz w:val="24"/>
          <w:szCs w:val="24"/>
        </w:rPr>
      </w:pPr>
      <w:r w:rsidRPr="007331F6">
        <w:rPr>
          <w:rFonts w:ascii="Bookman Old Style" w:hAnsi="Bookman Old Style"/>
          <w:b/>
          <w:sz w:val="24"/>
          <w:szCs w:val="24"/>
        </w:rPr>
        <w:t>16.1.3. Os representantes legais ou procuradores das empresas que tiverem os preços registrados terão o prazo de 05 (cinco) dias úteis para comparecerem ao Departamento de Licitações da Prefeitura Municipal de Cordilheira Alta para assinarem a Ata de Registro de Preços</w:t>
      </w:r>
      <w:r w:rsidRPr="007331F6">
        <w:rPr>
          <w:rFonts w:ascii="Bookman Old Style" w:hAnsi="Bookman Old Style"/>
          <w:sz w:val="24"/>
          <w:szCs w:val="24"/>
        </w:rPr>
        <w:t xml:space="preserve">, podendo ser prorrogado por igual período, desde que ocorra motivo justificado e aceito pela Administração.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16.1.4. Caso a licitante convocada para assinar a Ata de Registro de Preços não comparecer ou recusar-se, responderá na forma da legislação vigente, sem prejuízo da aplicação das cominações previstas no item n° 19 deste edital.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16.2. Para a assinatura da Ata de Registro de Preços será considerado, como ato concreto, o simples fato de a empresa vencedora ter participado do certame licitatório e apresentado sua proposta final para o (a) pregoeiro (a) e sua equipe de apoio, tendo em vista a realização de Pregão. Em caso de não atendimento ou recusa em fazê-lo, da primeira colocada, fica facultado a Administração examinar a proposta ou lance subsequente, verificando sua aceitabilidade e, procedendo a sua habilitação na ordem de classificação, segundo o critério do menor preço e, assim sucessivamente.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16.3. A efetivação da contratação de fornecimento se caracterizará pela assinatura da </w:t>
      </w:r>
      <w:r w:rsidRPr="007331F6">
        <w:rPr>
          <w:rFonts w:ascii="Bookman Old Style" w:hAnsi="Bookman Old Style"/>
          <w:b/>
          <w:sz w:val="24"/>
          <w:szCs w:val="24"/>
        </w:rPr>
        <w:t>Ata de Registro de Preços que terá validade de 12 meses.</w:t>
      </w:r>
      <w:r w:rsidRPr="007331F6">
        <w:rPr>
          <w:rFonts w:ascii="Bookman Old Style" w:hAnsi="Bookman Old Style"/>
          <w:sz w:val="24"/>
          <w:szCs w:val="24"/>
        </w:rPr>
        <w:t xml:space="preserve">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16.4. O fornecedor terá seu registro cancelado quando descumprir as condições da Ata de Registro de Preços ou não reduzir o preço registrado quando esse se tornar superior àqueles praticados no mercado.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16.5. Os preços, durante a vigência da Ata, serão fixos e irreajustáveis, exceto nas hipóteses devidamente comprovadas, de ocorrência de situação prevista na alínea “d” do inciso II do artigo 65 da Lei Federal nº 8666/1993 ou de redução dos preços praticados no mercado.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16.5.1. A Ata poderá sofrer alterações de acordo com as condições estabelecidas no art. 65 da Lei Federal nº 8.666/1993.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16.6. Durante o prazo de validade do Registro de Preços, a Administração Municipal poderá ou não contratar todo ou quantidades parciais do objeto deste Pregão, ficando reduzido, automaticamente, o saldo remanescente no término de validade da (s) Ata (s).  </w:t>
      </w:r>
    </w:p>
    <w:p w:rsidR="007331F6" w:rsidRPr="007331F6" w:rsidRDefault="007331F6" w:rsidP="007331F6">
      <w:pPr>
        <w:spacing w:after="101"/>
        <w:jc w:val="both"/>
        <w:rPr>
          <w:rFonts w:ascii="Bookman Old Style" w:hAnsi="Bookman Old Style"/>
          <w:sz w:val="24"/>
          <w:szCs w:val="24"/>
        </w:rPr>
      </w:pPr>
      <w:r w:rsidRPr="007331F6">
        <w:rPr>
          <w:rFonts w:ascii="Bookman Old Style" w:hAnsi="Bookman Old Style"/>
          <w:color w:val="FF0000"/>
          <w:sz w:val="24"/>
          <w:szCs w:val="24"/>
        </w:rPr>
        <w:t xml:space="preserve"> </w:t>
      </w:r>
      <w:r w:rsidRPr="007331F6">
        <w:rPr>
          <w:rFonts w:ascii="Bookman Old Style" w:hAnsi="Bookman Old Style"/>
          <w:sz w:val="24"/>
          <w:szCs w:val="24"/>
        </w:rPr>
        <w:t xml:space="preserve"> </w:t>
      </w:r>
    </w:p>
    <w:p w:rsidR="007331F6" w:rsidRPr="007331F6" w:rsidRDefault="007331F6" w:rsidP="007331F6">
      <w:pPr>
        <w:pStyle w:val="Ttulo1"/>
        <w:spacing w:after="110"/>
        <w:ind w:left="0" w:right="88" w:firstLine="0"/>
        <w:rPr>
          <w:rFonts w:cs="Times New Roman"/>
          <w:sz w:val="24"/>
          <w:szCs w:val="24"/>
        </w:rPr>
      </w:pPr>
      <w:r w:rsidRPr="007331F6">
        <w:rPr>
          <w:rFonts w:cs="Times New Roman"/>
          <w:sz w:val="24"/>
          <w:szCs w:val="24"/>
        </w:rPr>
        <w:t xml:space="preserve">   17 - DO CANCELAMENTO DA ATA DE REGISTRO DE PREÇOS  </w:t>
      </w:r>
    </w:p>
    <w:p w:rsidR="007331F6" w:rsidRPr="007331F6" w:rsidRDefault="007331F6" w:rsidP="007331F6">
      <w:pPr>
        <w:spacing w:after="0"/>
        <w:ind w:right="94"/>
        <w:jc w:val="both"/>
        <w:rPr>
          <w:rFonts w:ascii="Bookman Old Style" w:hAnsi="Bookman Old Style"/>
          <w:sz w:val="24"/>
          <w:szCs w:val="24"/>
        </w:rPr>
      </w:pPr>
      <w:r>
        <w:rPr>
          <w:rFonts w:ascii="Bookman Old Style" w:hAnsi="Bookman Old Style"/>
          <w:sz w:val="24"/>
          <w:szCs w:val="24"/>
        </w:rPr>
        <w:t xml:space="preserve">     </w:t>
      </w:r>
      <w:r w:rsidRPr="007331F6">
        <w:rPr>
          <w:rFonts w:ascii="Bookman Old Style" w:hAnsi="Bookman Old Style"/>
          <w:sz w:val="24"/>
          <w:szCs w:val="24"/>
        </w:rPr>
        <w:t xml:space="preserve">17.1 A Ata de Registro de Preços poderá ser cancelada nos seguintes casos: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 Automaticamente: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17.1.1.1 Por decurso do prazo de vigência;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17.1.1.2 Quando não restarem fornecedores registrados;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17.1.1.3 Pela Administração Municipal, quando caracterizado o interesse público.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 O Proponente terá o seu registro de preços cancelado na Ata, por intermédio de processo administrativo específico, assegurado o contraditório e a ampla defesa: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17.2.1 A pedido, quando: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17.2.1.1 Comprovar estar impossibilitado de cumprir as exigências da Ata, por ocorrência de casos fortuitos ou de força maior;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17.2.1.2 O seu preço registrado se tornar, comprovadamente, inexequível em função da elevação dos preços de mercado dos insumos que compõem o custo do serviço.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17.2.2 A solicitação dos fornecedores para cancelamento dos preços registrados deverá ser formulada com a antecedência de 30 (trinta) dias, facultada à Administração a aplicação das penalidades previstas no Item 19 deste Edital, caso não aceitas as razões do pedido.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 Por iniciativa da Administração Municipal, quando: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17.2.3.1 O fornecedor perder qualquer condição de habilitação exigida no processo licitatório, ou seja, não cumprir o estabelecido no item 6</w:t>
      </w:r>
      <w:r w:rsidRPr="007331F6">
        <w:rPr>
          <w:rFonts w:ascii="Bookman Old Style" w:hAnsi="Bookman Old Style"/>
          <w:b/>
          <w:sz w:val="24"/>
          <w:szCs w:val="24"/>
        </w:rPr>
        <w:t xml:space="preserve"> </w:t>
      </w:r>
      <w:r w:rsidRPr="007331F6">
        <w:rPr>
          <w:rFonts w:ascii="Bookman Old Style" w:hAnsi="Bookman Old Style"/>
          <w:sz w:val="24"/>
          <w:szCs w:val="24"/>
        </w:rPr>
        <w:t xml:space="preserve">do Edital;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17.2.3.2 Por razões de interesse públicos devidamente motivados e justificados;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17.2.3.3 O fornecedor não cumprir as obrigações decorrentes desta Ata de Registro de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17.2.3.4 O fornecedor não comparecer ou se recusar a retirar, no prazo estabelecido, os pedidos decorrentes desta Ata de Registro de Preços;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17.2.3.5 Caracterizada qualquer hipótese de inexecução total ou parcial das condições estabelecidas nesta Ata de Registro de Preço ou nos pedidos dela decorrentes;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17.2.3.6 Não aceitar reduzir seu preço registrado, na hipótese de este se tornar superior àqueles praticados no mercado.  </w:t>
      </w:r>
    </w:p>
    <w:p w:rsidR="007331F6" w:rsidRPr="007331F6" w:rsidRDefault="007331F6" w:rsidP="007331F6">
      <w:pPr>
        <w:spacing w:after="0"/>
        <w:ind w:right="94"/>
        <w:jc w:val="both"/>
        <w:rPr>
          <w:rFonts w:ascii="Bookman Old Style" w:hAnsi="Bookman Old Style"/>
          <w:sz w:val="24"/>
          <w:szCs w:val="24"/>
        </w:rPr>
      </w:pPr>
      <w:r w:rsidRPr="007331F6">
        <w:rPr>
          <w:rFonts w:ascii="Bookman Old Style" w:hAnsi="Bookman Old Style"/>
          <w:sz w:val="24"/>
          <w:szCs w:val="24"/>
        </w:rPr>
        <w:t xml:space="preserve">17.3 A comunicação do cancelamento do preço registrado, nos casos previstos, será feita pessoalmente, por meio de documento oficial ou através de publicação no Diário Oficial dos Municípios de Estado de Santa Catarina – DOM/SC, através do sítio </w:t>
      </w:r>
      <w:hyperlink r:id="rId8">
        <w:r w:rsidRPr="007331F6">
          <w:rPr>
            <w:rFonts w:ascii="Bookman Old Style" w:hAnsi="Bookman Old Style"/>
            <w:sz w:val="24"/>
            <w:szCs w:val="24"/>
            <w:u w:val="single" w:color="000000"/>
          </w:rPr>
          <w:t>www.diariomunicipal.sc.gov.br</w:t>
        </w:r>
      </w:hyperlink>
      <w:hyperlink r:id="rId9">
        <w:r w:rsidRPr="007331F6">
          <w:rPr>
            <w:rFonts w:ascii="Bookman Old Style" w:hAnsi="Bookman Old Style"/>
            <w:sz w:val="24"/>
            <w:szCs w:val="24"/>
          </w:rPr>
          <w:t>.</w:t>
        </w:r>
      </w:hyperlink>
      <w:r w:rsidRPr="007331F6">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5F337F">
        <w:rPr>
          <w:rFonts w:ascii="Bookman Old Style" w:hAnsi="Bookman Old Style"/>
          <w:b/>
          <w:sz w:val="24"/>
          <w:szCs w:val="24"/>
        </w:rPr>
        <w:t xml:space="preserve">18. DAS PENALIDADES  </w:t>
      </w:r>
    </w:p>
    <w:p w:rsidR="005F337F" w:rsidRPr="005F337F" w:rsidRDefault="005F337F"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18.1. A recusa imotivada do adjudicatário em assinar o Instrumento Contratual no prazo assinalado neste edital, sujeitá-lo-á à multa de até 20% (vinte por cento) sobre o valor total do contrato, contada a partir do primeiro dia após ter expirado o prazo que teria para assinar o contrato de contratado, nos termos do item 16.1 do presente instrumento convocatório.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18.2. Entende-se por valor total do contrato o montante dos preços totais finais oferecidos pela licitante após a etapa de lances, considerando os itens do objeto que lhe tenham sido adjudicados.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18.3. A penalidade de multa, prevista no item 18.1 deste edital, poderá ser aplicada, cumulativamente, com as penalidades dispostas na Lei nº 10.520/2002, conforme o art. 7, do mesmo diploma legal.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18.4. A Administração Municipal de Cordilheira Alta poderá deixar de aplicar as penalidades previstas nesta cláusula, se admitida às justificativas apresentadas pela licitante vencedora, nos termos do que dispõe o artigo 43, parágrafo 6º c/c artigo 81, e artigo 87, “caput”, da Lei nº 8.666/1993.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18.5. Sem prejuízo das sanções previstas nos artigos. 86 e 87 da Lei 8.666/1993, a empresa contratada ficará sujeita às seguintes penalidades, assegurada a prévia defesa: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18.6. Pelo atraso injustificado na execução do contrato, sujeita-se a CONTRATADA à penalidade de multa de 0,33% (trinta e três centésimos por cento) sobre o valor total da obrigação não cumprida, por dia de atraso, limitada ao total de 20% (vinte por cento).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18.7. Pela inexecução total ou parcial do Contrato, a CONTRATANTE poderá, garantida a prévia defesa, aplicar à CONTRATADA as sanções previstas no artigo 7º da Lei Federal nº 10.520/2002 e Lei Federal 8.666/1999, multa de 20% (vinte por cento), calculada sobre o valor do Contrato ou da parte não cumprida.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18.8. Multa correspondente à diferença de preço resultante de nova licitação realizada para complementação ou realização da obrigação não cumprida.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18.9. O valor a servir de base para o cálculo das multas referidas nos subitens 18.6 e 18.7 será o valor inicial do Contrato.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18.10. As multas aqui previstas não têm caráter compensatório, porém moratório e, consequentemente, o pagamento delas não exime a empresa contratada da reparação dos eventuais danos, perdas ou prejuízos que seu ato punível venha acarretar à Prefeitura Municipal de Cordilheira Alta.  </w:t>
      </w:r>
    </w:p>
    <w:p w:rsidR="00472272" w:rsidRPr="00472272" w:rsidRDefault="00ED7D9E"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w:t>
      </w:r>
      <w:r w:rsidR="00472272" w:rsidRPr="00472272">
        <w:rPr>
          <w:rFonts w:ascii="Bookman Old Style" w:hAnsi="Bookman Old Style"/>
          <w:sz w:val="24"/>
          <w:szCs w:val="24"/>
        </w:rPr>
        <w:t xml:space="preserve">18.11. Sem prejuízo das penalidades de multa fica a contratada que não cumprir as cláusulas contratuais, sujeitas ainda: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18.11.1 Suspensão temporária de participação em licitação e impedimento de contratar com a Administração, por prazo não superior a dois anos.  </w:t>
      </w:r>
    </w:p>
    <w:p w:rsidR="00472272" w:rsidRPr="00472272" w:rsidRDefault="00ED7D9E" w:rsidP="00F07929">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w:t>
      </w:r>
      <w:r w:rsidR="00472272" w:rsidRPr="00472272">
        <w:rPr>
          <w:rFonts w:ascii="Bookman Old Style" w:hAnsi="Bookman Old Style"/>
          <w:sz w:val="24"/>
          <w:szCs w:val="24"/>
        </w:rPr>
        <w:t xml:space="preserve">18.11.2 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 e após decorrido o prazo da sanção aplicada com base no inciso anterior.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b/>
          <w:sz w:val="24"/>
          <w:szCs w:val="24"/>
        </w:rPr>
      </w:pPr>
      <w:r w:rsidRPr="00472272">
        <w:rPr>
          <w:rFonts w:ascii="Bookman Old Style" w:hAnsi="Bookman Old Style"/>
          <w:sz w:val="24"/>
          <w:szCs w:val="24"/>
        </w:rPr>
        <w:t xml:space="preserve">    </w:t>
      </w:r>
      <w:r w:rsidRPr="005F337F">
        <w:rPr>
          <w:rFonts w:ascii="Bookman Old Style" w:hAnsi="Bookman Old Style"/>
          <w:b/>
          <w:sz w:val="24"/>
          <w:szCs w:val="24"/>
        </w:rPr>
        <w:t xml:space="preserve">19 – DISPOSIÇÕES GERAIS  </w:t>
      </w:r>
    </w:p>
    <w:p w:rsidR="005F337F" w:rsidRPr="005F337F" w:rsidRDefault="005F337F" w:rsidP="00F07929">
      <w:pPr>
        <w:spacing w:line="240" w:lineRule="auto"/>
        <w:contextualSpacing/>
        <w:mirrorIndents/>
        <w:jc w:val="both"/>
        <w:rPr>
          <w:rFonts w:ascii="Bookman Old Style" w:hAnsi="Bookman Old Style"/>
          <w:b/>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19.1. Esclarecimentos relativos a presente licitação e às condições para atendimento das obrigações necessárias ao cumprimento de seu objeto, serão prestados diretamente no Departamento de Licitações da Prefeitura Municipal de Cordilheira Alta, no endereço citado no preâmbulo deste Edital, ou através do telefone (0**49) 3358-9100, de segunda à sexta-feira, das 07:30 às 11:30 e das 13:00 às 17:00.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19.2. É facultado ao (a) pregoeiro (a), auxiliado (a) pela Equipe de Apoio, proceder, em qualquer fase da licitação, diligências destinadas a esclarecer ou a complementar a instrução do processo, vedada a inclusão posterior de documento ou informação que deveria constar originalmente da proposta.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19.3 – Para agilização dos trabalhos, não interferindo no julgamento das propostas, as licitantes farão constar em sua documentação endereço eletrônico (e-mail), número de telefone, bem como o nome da pessoa indicada para eventual contato.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19.4 – A Administração Municipal de Cordilheira Alta reserva-se o direito de filmar e/ou gravar as Sessões Públicas deste Pregão.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19.5. Informações verbais prestadas por integrantes da Administração Municipal de Cordilheira Alta não serão consideradas como motivos para impugnações.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19.6 – Os casos omissos neste Edital serão resolvidos à luz das disposições contidas nas Leis Federais nº 8.666, de 21 de junho de 1993, Lei nº 10.520, de 17 de julho de 2002, Lei Complementar 123, de 15/12/2006, e, se for o caso, conforme disposições da Lei nº 8.078/90 (Código de Defesa do Consumidor), Código Civil e legislações pertinentes à matéria.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19.7 – No interesse da Administração, e sem que caiba às participantes qualquer reclamação ou indenização, poderá ser: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a)</w:t>
      </w:r>
      <w:r w:rsidRPr="00472272">
        <w:rPr>
          <w:rFonts w:ascii="Bookman Old Style" w:hAnsi="Bookman Old Style"/>
          <w:sz w:val="24"/>
          <w:szCs w:val="24"/>
        </w:rPr>
        <w:tab/>
        <w:t xml:space="preserve">Adiada a abertura da licitação;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b)</w:t>
      </w:r>
      <w:r w:rsidRPr="00472272">
        <w:rPr>
          <w:rFonts w:ascii="Bookman Old Style" w:hAnsi="Bookman Old Style"/>
          <w:sz w:val="24"/>
          <w:szCs w:val="24"/>
        </w:rPr>
        <w:tab/>
        <w:t xml:space="preserve">Anulada ou revogada no todo ou em parte.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c)</w:t>
      </w:r>
      <w:r w:rsidRPr="00472272">
        <w:rPr>
          <w:rFonts w:ascii="Bookman Old Style" w:hAnsi="Bookman Old Style"/>
          <w:sz w:val="24"/>
          <w:szCs w:val="24"/>
        </w:rPr>
        <w:tab/>
        <w:t xml:space="preserve">Alterados os termos do Edital, obedecendo ao disposto no § 4º do art. 21 da Lei 8.666/93.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19.8. As licitantes participantes deste certame licitatório desde já declaram: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19.9 Sob pena prevista no parágrafo único do artigo 337-M do Decreto-Lei nº 2.848/40, não estarem declaradas inidôneas ou suspensas de participação em licitações pelo Município de Cordilheira Alta/SC, nos termos dos incisos III e IV do artigo 87 da Lei Federal n° 8666/93.</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19.10 Para fins do disposto no inciso V do artigo 27 da Lei Federal nº 8.666, de 21 de junho de 1993, acrescido pela Lei Federal nº 9.854, de 27 de outubro de 1999, que não empregam menores de dezoito anos em trabalho noturno, perigoso ou insalubre e não emprega menor de dezesseis anos, ressalvados os casos de menor a partir de quatorze anos na condição de aprendiz.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19.11. O foro competente para dirimir possíveis dúvidas e/ou litígios pertinentes ao objeto da presente licitação é o da Comarca de Chapecó, SC, excluído qualquer outro.  </w:t>
      </w:r>
    </w:p>
    <w:p w:rsidR="00472272" w:rsidRDefault="00472272" w:rsidP="00567F76">
      <w:pPr>
        <w:spacing w:line="240" w:lineRule="auto"/>
        <w:contextualSpacing/>
        <w:mirrorIndents/>
        <w:jc w:val="right"/>
        <w:rPr>
          <w:rFonts w:ascii="Bookman Old Style" w:hAnsi="Bookman Old Style"/>
          <w:sz w:val="24"/>
          <w:szCs w:val="24"/>
        </w:rPr>
      </w:pPr>
      <w:r w:rsidRPr="00472272">
        <w:rPr>
          <w:rFonts w:ascii="Bookman Old Style" w:hAnsi="Bookman Old Style"/>
          <w:sz w:val="24"/>
          <w:szCs w:val="24"/>
        </w:rPr>
        <w:t xml:space="preserve">Cordilheira Alta, SC, </w:t>
      </w:r>
      <w:r w:rsidR="003E04EE">
        <w:rPr>
          <w:rFonts w:ascii="Bookman Old Style" w:hAnsi="Bookman Old Style"/>
          <w:sz w:val="24"/>
          <w:szCs w:val="24"/>
        </w:rPr>
        <w:t>22</w:t>
      </w:r>
      <w:r w:rsidR="00F11B92">
        <w:rPr>
          <w:rFonts w:ascii="Bookman Old Style" w:hAnsi="Bookman Old Style"/>
          <w:sz w:val="24"/>
          <w:szCs w:val="24"/>
        </w:rPr>
        <w:t xml:space="preserve"> </w:t>
      </w:r>
      <w:r w:rsidRPr="00472272">
        <w:rPr>
          <w:rFonts w:ascii="Bookman Old Style" w:hAnsi="Bookman Old Style"/>
          <w:sz w:val="24"/>
          <w:szCs w:val="24"/>
        </w:rPr>
        <w:t xml:space="preserve">de fevereiro de 2023. </w:t>
      </w:r>
    </w:p>
    <w:p w:rsidR="005F337F" w:rsidRDefault="005F337F" w:rsidP="00F07929">
      <w:pPr>
        <w:spacing w:line="240" w:lineRule="auto"/>
        <w:contextualSpacing/>
        <w:mirrorIndents/>
        <w:jc w:val="both"/>
        <w:rPr>
          <w:rFonts w:ascii="Bookman Old Style" w:hAnsi="Bookman Old Style"/>
          <w:sz w:val="24"/>
          <w:szCs w:val="24"/>
        </w:rPr>
      </w:pPr>
    </w:p>
    <w:p w:rsidR="0080019A" w:rsidRPr="00472272" w:rsidRDefault="0080019A" w:rsidP="00F07929">
      <w:pPr>
        <w:spacing w:line="240" w:lineRule="auto"/>
        <w:contextualSpacing/>
        <w:mirrorIndents/>
        <w:jc w:val="both"/>
        <w:rPr>
          <w:rFonts w:ascii="Bookman Old Style" w:hAnsi="Bookman Old Style"/>
          <w:sz w:val="24"/>
          <w:szCs w:val="24"/>
        </w:rPr>
      </w:pPr>
    </w:p>
    <w:p w:rsidR="00472272" w:rsidRPr="005F337F" w:rsidRDefault="00BB3B73"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___________</w:t>
      </w:r>
      <w:r w:rsidR="00472272" w:rsidRPr="005F337F">
        <w:rPr>
          <w:rFonts w:ascii="Bookman Old Style" w:hAnsi="Bookman Old Style"/>
          <w:b/>
          <w:sz w:val="24"/>
          <w:szCs w:val="24"/>
        </w:rPr>
        <w:t>_______________</w:t>
      </w:r>
    </w:p>
    <w:p w:rsidR="00472272" w:rsidRPr="005F337F" w:rsidRDefault="00472272" w:rsidP="00F07929">
      <w:pPr>
        <w:spacing w:line="240" w:lineRule="auto"/>
        <w:contextualSpacing/>
        <w:mirrorIndents/>
        <w:jc w:val="center"/>
        <w:rPr>
          <w:rFonts w:ascii="Bookman Old Style" w:hAnsi="Bookman Old Style"/>
          <w:b/>
          <w:sz w:val="24"/>
          <w:szCs w:val="24"/>
        </w:rPr>
      </w:pPr>
      <w:r w:rsidRPr="005F337F">
        <w:rPr>
          <w:rFonts w:ascii="Bookman Old Style" w:hAnsi="Bookman Old Style"/>
          <w:b/>
          <w:sz w:val="24"/>
          <w:szCs w:val="24"/>
        </w:rPr>
        <w:t>CLODOALDO BRIANCINI</w:t>
      </w:r>
    </w:p>
    <w:p w:rsidR="00BB3B73" w:rsidRDefault="00472272" w:rsidP="00BB3B73">
      <w:pPr>
        <w:spacing w:line="240" w:lineRule="auto"/>
        <w:contextualSpacing/>
        <w:mirrorIndents/>
        <w:jc w:val="center"/>
        <w:rPr>
          <w:rFonts w:ascii="Bookman Old Style" w:hAnsi="Bookman Old Style"/>
          <w:b/>
          <w:sz w:val="24"/>
          <w:szCs w:val="24"/>
        </w:rPr>
      </w:pPr>
      <w:r w:rsidRPr="005F337F">
        <w:rPr>
          <w:rFonts w:ascii="Bookman Old Style" w:hAnsi="Bookman Old Style"/>
          <w:b/>
          <w:sz w:val="24"/>
          <w:szCs w:val="24"/>
        </w:rPr>
        <w:t>Prefeito Municipa</w:t>
      </w:r>
      <w:r w:rsidR="00F07929">
        <w:rPr>
          <w:rFonts w:ascii="Bookman Old Style" w:hAnsi="Bookman Old Style"/>
          <w:b/>
          <w:sz w:val="24"/>
          <w:szCs w:val="24"/>
        </w:rPr>
        <w:t>l</w:t>
      </w:r>
    </w:p>
    <w:p w:rsidR="0080019A" w:rsidRDefault="0080019A" w:rsidP="00D7237D">
      <w:pPr>
        <w:spacing w:line="240" w:lineRule="auto"/>
        <w:contextualSpacing/>
        <w:mirrorIndents/>
        <w:rPr>
          <w:rFonts w:ascii="Bookman Old Style" w:hAnsi="Bookman Old Style"/>
          <w:b/>
          <w:sz w:val="24"/>
          <w:szCs w:val="24"/>
        </w:rPr>
      </w:pPr>
    </w:p>
    <w:p w:rsidR="0080019A" w:rsidRDefault="0080019A" w:rsidP="00BB3B73">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__________________________</w:t>
      </w:r>
    </w:p>
    <w:p w:rsidR="007331F6" w:rsidRPr="007331F6" w:rsidRDefault="007331F6" w:rsidP="007331F6">
      <w:pPr>
        <w:spacing w:line="240" w:lineRule="auto"/>
        <w:contextualSpacing/>
        <w:mirrorIndents/>
        <w:jc w:val="center"/>
        <w:rPr>
          <w:rFonts w:ascii="Bookman Old Style" w:hAnsi="Bookman Old Style"/>
          <w:b/>
          <w:sz w:val="24"/>
          <w:szCs w:val="24"/>
        </w:rPr>
      </w:pPr>
      <w:r w:rsidRPr="007331F6">
        <w:rPr>
          <w:rFonts w:ascii="Bookman Old Style" w:hAnsi="Bookman Old Style"/>
          <w:b/>
          <w:sz w:val="24"/>
          <w:szCs w:val="24"/>
        </w:rPr>
        <w:t>ANA ELISA TAUCHERT</w:t>
      </w:r>
    </w:p>
    <w:p w:rsidR="00DB3003" w:rsidRDefault="007331F6" w:rsidP="00F373AD">
      <w:pPr>
        <w:spacing w:line="240" w:lineRule="auto"/>
        <w:contextualSpacing/>
        <w:mirrorIndents/>
        <w:jc w:val="center"/>
        <w:rPr>
          <w:rFonts w:ascii="Bookman Old Style" w:hAnsi="Bookman Old Style"/>
          <w:b/>
          <w:sz w:val="24"/>
          <w:szCs w:val="24"/>
        </w:rPr>
      </w:pPr>
      <w:r w:rsidRPr="007331F6">
        <w:rPr>
          <w:rFonts w:ascii="Bookman Old Style" w:hAnsi="Bookman Old Style"/>
          <w:b/>
          <w:sz w:val="24"/>
          <w:szCs w:val="24"/>
        </w:rPr>
        <w:t xml:space="preserve"> Secretária Municipal de Educação </w:t>
      </w:r>
    </w:p>
    <w:p w:rsidR="00C90704" w:rsidRDefault="00C90704" w:rsidP="00F373AD">
      <w:pPr>
        <w:spacing w:line="240" w:lineRule="auto"/>
        <w:contextualSpacing/>
        <w:mirrorIndents/>
        <w:jc w:val="center"/>
        <w:rPr>
          <w:rFonts w:ascii="Bookman Old Style" w:hAnsi="Bookman Old Style"/>
          <w:b/>
          <w:sz w:val="24"/>
          <w:szCs w:val="24"/>
        </w:rPr>
      </w:pPr>
    </w:p>
    <w:p w:rsidR="00C90704" w:rsidRDefault="00C90704" w:rsidP="00F373AD">
      <w:pPr>
        <w:spacing w:line="240" w:lineRule="auto"/>
        <w:contextualSpacing/>
        <w:mirrorIndents/>
        <w:jc w:val="center"/>
        <w:rPr>
          <w:rFonts w:ascii="Bookman Old Style" w:hAnsi="Bookman Old Style"/>
          <w:b/>
          <w:sz w:val="24"/>
          <w:szCs w:val="24"/>
        </w:rPr>
      </w:pPr>
    </w:p>
    <w:p w:rsidR="00C90704" w:rsidRDefault="00C90704" w:rsidP="00F373AD">
      <w:pPr>
        <w:spacing w:line="240" w:lineRule="auto"/>
        <w:contextualSpacing/>
        <w:mirrorIndents/>
        <w:jc w:val="center"/>
        <w:rPr>
          <w:rFonts w:ascii="Bookman Old Style" w:hAnsi="Bookman Old Style"/>
          <w:b/>
          <w:sz w:val="24"/>
          <w:szCs w:val="24"/>
        </w:rPr>
      </w:pPr>
    </w:p>
    <w:p w:rsidR="00C90704" w:rsidRPr="005F337F" w:rsidRDefault="00C90704" w:rsidP="00F373AD">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 xml:space="preserve">PROCESSO LICITATÓRIO N° </w:t>
      </w:r>
      <w:r w:rsidR="009D2D76">
        <w:rPr>
          <w:rFonts w:ascii="Bookman Old Style" w:hAnsi="Bookman Old Style"/>
          <w:b/>
          <w:sz w:val="24"/>
          <w:szCs w:val="24"/>
        </w:rPr>
        <w:t>16</w:t>
      </w:r>
      <w:r w:rsidRPr="00F07929">
        <w:rPr>
          <w:rFonts w:ascii="Bookman Old Style" w:hAnsi="Bookman Old Style"/>
          <w:b/>
          <w:sz w:val="24"/>
          <w:szCs w:val="24"/>
        </w:rPr>
        <w:t>/2023</w:t>
      </w: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EDITAL DE PREGÃO ELETRÔNICO Nº 03/2023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 xml:space="preserve">ANEXO </w:t>
      </w:r>
      <w:r w:rsidR="00695D14">
        <w:rPr>
          <w:rFonts w:ascii="Bookman Old Style" w:hAnsi="Bookman Old Style"/>
          <w:b/>
          <w:sz w:val="24"/>
          <w:szCs w:val="24"/>
        </w:rPr>
        <w:t>“</w:t>
      </w:r>
      <w:r w:rsidRPr="00F07929">
        <w:rPr>
          <w:rFonts w:ascii="Bookman Old Style" w:hAnsi="Bookman Old Style"/>
          <w:b/>
          <w:sz w:val="24"/>
          <w:szCs w:val="24"/>
        </w:rPr>
        <w:t>A</w:t>
      </w:r>
      <w:r w:rsidR="00695D14">
        <w:rPr>
          <w:rFonts w:ascii="Bookman Old Style" w:hAnsi="Bookman Old Style"/>
          <w:b/>
          <w:sz w:val="24"/>
          <w:szCs w:val="24"/>
        </w:rPr>
        <w:t>”</w:t>
      </w:r>
      <w:r w:rsidRPr="00F07929">
        <w:rPr>
          <w:rFonts w:ascii="Bookman Old Style" w:hAnsi="Bookman Old Style"/>
          <w:b/>
          <w:sz w:val="24"/>
          <w:szCs w:val="24"/>
        </w:rPr>
        <w:t xml:space="preserve"> </w:t>
      </w:r>
    </w:p>
    <w:p w:rsidR="00F07929" w:rsidRPr="00F07929" w:rsidRDefault="00F07929"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TERMO DE REFERÊNCIA</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472272" w:rsidP="00F07929">
      <w:pPr>
        <w:spacing w:line="240" w:lineRule="auto"/>
        <w:contextualSpacing/>
        <w:mirrorIndents/>
        <w:jc w:val="both"/>
        <w:rPr>
          <w:rFonts w:ascii="Bookman Old Style" w:hAnsi="Bookman Old Style"/>
          <w:b/>
          <w:sz w:val="24"/>
          <w:szCs w:val="24"/>
        </w:rPr>
      </w:pPr>
      <w:r w:rsidRPr="00F07929">
        <w:rPr>
          <w:rFonts w:ascii="Bookman Old Style" w:hAnsi="Bookman Old Style"/>
          <w:b/>
          <w:sz w:val="24"/>
          <w:szCs w:val="24"/>
        </w:rPr>
        <w:t>1 - OBJETO:</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472272" w:rsidP="00F07929">
      <w:pPr>
        <w:spacing w:line="240" w:lineRule="auto"/>
        <w:contextualSpacing/>
        <w:mirrorIndents/>
        <w:jc w:val="both"/>
        <w:rPr>
          <w:rFonts w:ascii="Bookman Old Style" w:hAnsi="Bookman Old Style"/>
          <w:b/>
          <w:sz w:val="24"/>
          <w:szCs w:val="24"/>
        </w:rPr>
      </w:pPr>
      <w:r w:rsidRPr="00F07929">
        <w:rPr>
          <w:rFonts w:ascii="Bookman Old Style" w:hAnsi="Bookman Old Style"/>
          <w:b/>
          <w:sz w:val="24"/>
          <w:szCs w:val="24"/>
        </w:rPr>
        <w:t xml:space="preserve">1.1 - </w:t>
      </w:r>
      <w:r w:rsidR="000F4A2F" w:rsidRPr="008B3060">
        <w:rPr>
          <w:rFonts w:ascii="Bookman Old Style" w:hAnsi="Bookman Old Style"/>
          <w:b/>
          <w:sz w:val="24"/>
          <w:szCs w:val="24"/>
        </w:rPr>
        <w:t>REGISTRO DE PREÇO PARA POSSÍVEL AQUISIÇÃO DE GÊNEROS ALIMENTÍCIOS, PARA O PREPARO DA MERENDA ESCOLAR DOS ALUNOS DA REDE MUNICIPAL DE ENSINO DE CORDILHEIRA ALTA/SC</w:t>
      </w:r>
      <w:r w:rsidRPr="00F07929">
        <w:rPr>
          <w:rFonts w:ascii="Bookman Old Style" w:hAnsi="Bookman Old Style"/>
          <w:b/>
          <w:sz w:val="24"/>
          <w:szCs w:val="24"/>
        </w:rPr>
        <w:t>.</w:t>
      </w:r>
    </w:p>
    <w:p w:rsidR="00472272" w:rsidRPr="00472272" w:rsidRDefault="00472272" w:rsidP="00F07929">
      <w:pPr>
        <w:spacing w:line="240" w:lineRule="auto"/>
        <w:contextualSpacing/>
        <w:mirrorIndents/>
        <w:jc w:val="both"/>
        <w:rPr>
          <w:rFonts w:ascii="Bookman Old Style" w:hAnsi="Bookman Old Style"/>
          <w:sz w:val="24"/>
          <w:szCs w:val="24"/>
        </w:rPr>
      </w:pPr>
    </w:p>
    <w:p w:rsidR="00CD1D3D" w:rsidRPr="00CD1D3D" w:rsidRDefault="00CD1D3D" w:rsidP="00CD1D3D">
      <w:pPr>
        <w:spacing w:line="240" w:lineRule="auto"/>
        <w:contextualSpacing/>
        <w:mirrorIndents/>
        <w:jc w:val="both"/>
        <w:rPr>
          <w:rFonts w:ascii="Bookman Old Style" w:hAnsi="Bookman Old Style"/>
          <w:sz w:val="24"/>
          <w:szCs w:val="24"/>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3628"/>
        <w:gridCol w:w="1186"/>
        <w:gridCol w:w="931"/>
        <w:gridCol w:w="1277"/>
        <w:gridCol w:w="1767"/>
      </w:tblGrid>
      <w:tr w:rsidR="008F1EB7" w:rsidRPr="00521FDE" w:rsidTr="00C90704">
        <w:tc>
          <w:tcPr>
            <w:tcW w:w="737" w:type="dxa"/>
            <w:shd w:val="clear" w:color="auto" w:fill="auto"/>
          </w:tcPr>
          <w:p w:rsidR="008F1EB7" w:rsidRPr="00521FDE" w:rsidRDefault="008F1EB7" w:rsidP="00AC0249">
            <w:pPr>
              <w:spacing w:after="0" w:line="240" w:lineRule="auto"/>
              <w:contextualSpacing/>
              <w:mirrorIndents/>
              <w:jc w:val="both"/>
              <w:rPr>
                <w:rFonts w:ascii="Bookman Old Style" w:hAnsi="Bookman Old Style"/>
                <w:sz w:val="20"/>
                <w:szCs w:val="20"/>
                <w:highlight w:val="yellow"/>
              </w:rPr>
            </w:pPr>
            <w:r w:rsidRPr="00521FDE">
              <w:rPr>
                <w:rFonts w:ascii="Bookman Old Style" w:hAnsi="Bookman Old Style"/>
                <w:sz w:val="20"/>
                <w:szCs w:val="20"/>
              </w:rPr>
              <w:t>ITEM</w:t>
            </w:r>
          </w:p>
        </w:tc>
        <w:tc>
          <w:tcPr>
            <w:tcW w:w="3628" w:type="dxa"/>
            <w:shd w:val="clear" w:color="auto" w:fill="auto"/>
          </w:tcPr>
          <w:p w:rsidR="008F1EB7" w:rsidRPr="00521FDE" w:rsidRDefault="008F1EB7" w:rsidP="00AC0249">
            <w:pPr>
              <w:spacing w:after="0" w:line="240" w:lineRule="auto"/>
              <w:contextualSpacing/>
              <w:mirrorIndents/>
              <w:jc w:val="both"/>
              <w:rPr>
                <w:rFonts w:ascii="Bookman Old Style" w:hAnsi="Bookman Old Style"/>
                <w:b/>
                <w:sz w:val="20"/>
                <w:szCs w:val="20"/>
                <w:highlight w:val="yellow"/>
              </w:rPr>
            </w:pPr>
            <w:r w:rsidRPr="00521FDE">
              <w:rPr>
                <w:rFonts w:ascii="Bookman Old Style" w:hAnsi="Bookman Old Style"/>
                <w:sz w:val="20"/>
                <w:szCs w:val="20"/>
              </w:rPr>
              <w:t>DESCRIÇÃO DO ITEM</w:t>
            </w:r>
          </w:p>
        </w:tc>
        <w:tc>
          <w:tcPr>
            <w:tcW w:w="1186" w:type="dxa"/>
            <w:shd w:val="clear" w:color="auto" w:fill="auto"/>
          </w:tcPr>
          <w:p w:rsidR="008F1EB7" w:rsidRPr="00521FDE" w:rsidRDefault="008F1EB7" w:rsidP="00AC0249">
            <w:pPr>
              <w:spacing w:after="0" w:line="240" w:lineRule="auto"/>
              <w:contextualSpacing/>
              <w:mirrorIndents/>
              <w:jc w:val="both"/>
              <w:rPr>
                <w:rFonts w:ascii="Bookman Old Style" w:hAnsi="Bookman Old Style"/>
                <w:sz w:val="20"/>
                <w:szCs w:val="20"/>
              </w:rPr>
            </w:pPr>
            <w:r w:rsidRPr="00521FDE">
              <w:rPr>
                <w:rFonts w:ascii="Bookman Old Style" w:hAnsi="Bookman Old Style"/>
                <w:sz w:val="20"/>
                <w:szCs w:val="20"/>
              </w:rPr>
              <w:t>QUANT.</w:t>
            </w:r>
          </w:p>
        </w:tc>
        <w:tc>
          <w:tcPr>
            <w:tcW w:w="931" w:type="dxa"/>
            <w:shd w:val="clear" w:color="auto" w:fill="auto"/>
          </w:tcPr>
          <w:p w:rsidR="008F1EB7" w:rsidRPr="00521FDE" w:rsidRDefault="008F1EB7" w:rsidP="00AC0249">
            <w:pPr>
              <w:spacing w:after="0" w:line="240" w:lineRule="auto"/>
              <w:contextualSpacing/>
              <w:mirrorIndents/>
              <w:jc w:val="both"/>
              <w:rPr>
                <w:rFonts w:ascii="Bookman Old Style" w:hAnsi="Bookman Old Style"/>
                <w:sz w:val="20"/>
                <w:szCs w:val="20"/>
              </w:rPr>
            </w:pPr>
            <w:r w:rsidRPr="00521FDE">
              <w:rPr>
                <w:rFonts w:ascii="Bookman Old Style" w:hAnsi="Bookman Old Style"/>
                <w:sz w:val="20"/>
                <w:szCs w:val="20"/>
              </w:rPr>
              <w:t>UNID.</w:t>
            </w:r>
          </w:p>
        </w:tc>
        <w:tc>
          <w:tcPr>
            <w:tcW w:w="1277" w:type="dxa"/>
            <w:shd w:val="clear" w:color="auto" w:fill="auto"/>
          </w:tcPr>
          <w:p w:rsidR="008F1EB7" w:rsidRPr="00521FDE" w:rsidRDefault="008F1EB7" w:rsidP="00AC0249">
            <w:pPr>
              <w:spacing w:after="0" w:line="240" w:lineRule="auto"/>
              <w:contextualSpacing/>
              <w:mirrorIndents/>
              <w:jc w:val="both"/>
              <w:rPr>
                <w:rFonts w:ascii="Bookman Old Style" w:hAnsi="Bookman Old Style"/>
                <w:sz w:val="20"/>
                <w:szCs w:val="20"/>
              </w:rPr>
            </w:pPr>
            <w:r w:rsidRPr="00521FDE">
              <w:rPr>
                <w:rFonts w:ascii="Bookman Old Style" w:hAnsi="Bookman Old Style"/>
                <w:sz w:val="20"/>
                <w:szCs w:val="20"/>
              </w:rPr>
              <w:t>VALOR MAX PG (R$)</w:t>
            </w:r>
          </w:p>
        </w:tc>
        <w:tc>
          <w:tcPr>
            <w:tcW w:w="1767" w:type="dxa"/>
            <w:shd w:val="clear" w:color="auto" w:fill="auto"/>
          </w:tcPr>
          <w:p w:rsidR="008F1EB7" w:rsidRPr="00521FDE" w:rsidRDefault="008F1EB7" w:rsidP="00AC0249">
            <w:pPr>
              <w:spacing w:after="0" w:line="240" w:lineRule="auto"/>
              <w:contextualSpacing/>
              <w:mirrorIndents/>
              <w:jc w:val="both"/>
              <w:rPr>
                <w:rFonts w:ascii="Bookman Old Style" w:hAnsi="Bookman Old Style"/>
                <w:sz w:val="20"/>
                <w:szCs w:val="20"/>
              </w:rPr>
            </w:pPr>
            <w:r w:rsidRPr="00521FDE">
              <w:rPr>
                <w:rFonts w:ascii="Bookman Old Style" w:hAnsi="Bookman Old Style"/>
                <w:sz w:val="20"/>
                <w:szCs w:val="20"/>
              </w:rPr>
              <w:t>VALOR TOTAL (R$)</w:t>
            </w:r>
          </w:p>
        </w:tc>
      </w:tr>
    </w:tbl>
    <w:p w:rsidR="00472272" w:rsidRDefault="00472272"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0D36E735" wp14:editId="41D51F8E">
            <wp:extent cx="4991797" cy="455358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91797" cy="4553585"/>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22E20249" wp14:editId="1A3485C9">
            <wp:extent cx="4944165" cy="3867690"/>
            <wp:effectExtent l="0" t="0" r="889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944165" cy="3867690"/>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58605BA4" wp14:editId="6DAB4C1D">
            <wp:extent cx="4963218" cy="2638793"/>
            <wp:effectExtent l="0" t="0" r="8890" b="952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963218" cy="2638793"/>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641E8005" wp14:editId="42F1EAA1">
            <wp:extent cx="4944165" cy="4972744"/>
            <wp:effectExtent l="0" t="0" r="889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44165" cy="4972744"/>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3EAB7B96" wp14:editId="2D8A2A75">
            <wp:extent cx="4982270" cy="1533739"/>
            <wp:effectExtent l="0" t="0" r="8890" b="952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82270" cy="1533739"/>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21DEE788" wp14:editId="129BA8E6">
            <wp:extent cx="4887007" cy="5306165"/>
            <wp:effectExtent l="0" t="0" r="8890" b="889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87007" cy="5306165"/>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69A2DB6B" wp14:editId="521AC9A1">
            <wp:extent cx="4953691" cy="1143160"/>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953691" cy="1143160"/>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4905C4D9" wp14:editId="21865995">
            <wp:extent cx="4991797" cy="4982270"/>
            <wp:effectExtent l="0" t="0" r="0" b="889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991797" cy="4982270"/>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73E7EC60" wp14:editId="52E3B5C5">
            <wp:extent cx="4944165" cy="146705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44165" cy="1467055"/>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3B87B37A" wp14:editId="3D96DE7A">
            <wp:extent cx="4925112" cy="4515480"/>
            <wp:effectExtent l="0" t="0" r="889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25112" cy="4515480"/>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767C73C6" wp14:editId="01E9116F">
            <wp:extent cx="4906060" cy="1810003"/>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06060" cy="1810003"/>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402F7C8A" wp14:editId="65252CD2">
            <wp:extent cx="4953691" cy="5201376"/>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53691" cy="5201376"/>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7D3B4CC0" wp14:editId="44408C00">
            <wp:extent cx="4906060" cy="1238423"/>
            <wp:effectExtent l="0" t="0" r="889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906060" cy="1238423"/>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1D105671" wp14:editId="1CD50D72">
            <wp:extent cx="4934639" cy="4887007"/>
            <wp:effectExtent l="0" t="0" r="0" b="889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934639" cy="4887007"/>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57DCCD97" wp14:editId="1B25C6A3">
            <wp:extent cx="4934639" cy="1533739"/>
            <wp:effectExtent l="0" t="0" r="0"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934639" cy="1533739"/>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5A047E83" wp14:editId="3B8B2117">
            <wp:extent cx="4925112" cy="4772691"/>
            <wp:effectExtent l="0" t="0" r="8890" b="889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925112" cy="4772691"/>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017E89D2" wp14:editId="2E0F9C1E">
            <wp:extent cx="4925112" cy="1667108"/>
            <wp:effectExtent l="0" t="0" r="0"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25112" cy="1667108"/>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698F5D4C" wp14:editId="0AA3440C">
            <wp:extent cx="4963218" cy="5496692"/>
            <wp:effectExtent l="0" t="0" r="8890" b="889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63218" cy="5496692"/>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7772A5EE" wp14:editId="11B90208">
            <wp:extent cx="5191125" cy="1038225"/>
            <wp:effectExtent l="0" t="0" r="9525" b="952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1850" cy="1038370"/>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44578FCD" wp14:editId="518D5A37">
            <wp:extent cx="4953691" cy="3610479"/>
            <wp:effectExtent l="0" t="0" r="0" b="9525"/>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953691" cy="3610479"/>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0F29F568" wp14:editId="53A99BC9">
            <wp:extent cx="4915586" cy="2762636"/>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15586" cy="2762636"/>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1794CF1A" wp14:editId="3C030548">
            <wp:extent cx="5010849" cy="3829584"/>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10849" cy="3829584"/>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282E2ABD" wp14:editId="7984978D">
            <wp:extent cx="4963218" cy="2553056"/>
            <wp:effectExtent l="0" t="0" r="889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963218" cy="2553056"/>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r w:rsidRPr="0029596B">
        <w:rPr>
          <w:rFonts w:ascii="Bookman Old Style" w:hAnsi="Bookman Old Style"/>
          <w:sz w:val="24"/>
          <w:szCs w:val="24"/>
        </w:rPr>
        <w:drawing>
          <wp:inline distT="0" distB="0" distL="0" distR="0" wp14:anchorId="48439BD5" wp14:editId="38CD3A63">
            <wp:extent cx="5020376" cy="5172797"/>
            <wp:effectExtent l="0" t="0" r="8890" b="889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20376" cy="5172797"/>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5759357C" wp14:editId="68CE7F75">
            <wp:extent cx="4877481" cy="1267002"/>
            <wp:effectExtent l="0" t="0" r="0" b="9525"/>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877481" cy="1267002"/>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396FD409" wp14:editId="377C0CFF">
            <wp:extent cx="4953691" cy="4963218"/>
            <wp:effectExtent l="0" t="0" r="0" b="889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953691" cy="4963218"/>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5711E2B8" wp14:editId="17111F38">
            <wp:extent cx="4991797" cy="1438476"/>
            <wp:effectExtent l="0" t="0" r="0" b="9525"/>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991797" cy="1438476"/>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4050FE63" wp14:editId="2270F904">
            <wp:extent cx="4887007" cy="5268060"/>
            <wp:effectExtent l="0" t="0" r="8890" b="889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887007" cy="5268060"/>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593DE29D" wp14:editId="300C62B2">
            <wp:extent cx="4925112" cy="1162212"/>
            <wp:effectExtent l="0" t="0" r="889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925112" cy="1162212"/>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1B2F3710" wp14:editId="5A0994E1">
            <wp:extent cx="4858428" cy="4963218"/>
            <wp:effectExtent l="0" t="0" r="0" b="889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858428" cy="4963218"/>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3D9A1969" wp14:editId="4FBFE219">
            <wp:extent cx="4896533" cy="1438476"/>
            <wp:effectExtent l="0" t="0" r="0" b="9525"/>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896533" cy="1438476"/>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5B3FA739" wp14:editId="4CC7E395">
            <wp:extent cx="4896533" cy="4448796"/>
            <wp:effectExtent l="0" t="0" r="0" b="952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96533" cy="4448796"/>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20A2E100" wp14:editId="3885E1D7">
            <wp:extent cx="4906060" cy="1933845"/>
            <wp:effectExtent l="0" t="0" r="8890" b="9525"/>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906060" cy="1933845"/>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22178A75" wp14:editId="5285F1A3">
            <wp:extent cx="4915586" cy="5249008"/>
            <wp:effectExtent l="0" t="0" r="0" b="889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915586" cy="5249008"/>
                    </a:xfrm>
                    <a:prstGeom prst="rect">
                      <a:avLst/>
                    </a:prstGeom>
                  </pic:spPr>
                </pic:pic>
              </a:graphicData>
            </a:graphic>
          </wp:inline>
        </w:drawing>
      </w:r>
    </w:p>
    <w:p w:rsidR="0045734A" w:rsidRDefault="0045734A" w:rsidP="00F07929">
      <w:pPr>
        <w:spacing w:line="240" w:lineRule="auto"/>
        <w:contextualSpacing/>
        <w:mirrorIndents/>
        <w:jc w:val="both"/>
        <w:rPr>
          <w:rFonts w:ascii="Bookman Old Style" w:hAnsi="Bookman Old Style"/>
          <w:sz w:val="24"/>
          <w:szCs w:val="24"/>
        </w:rPr>
      </w:pPr>
      <w:r w:rsidRPr="0045734A">
        <w:rPr>
          <w:rFonts w:ascii="Bookman Old Style" w:hAnsi="Bookman Old Style"/>
          <w:sz w:val="24"/>
          <w:szCs w:val="24"/>
        </w:rPr>
        <w:drawing>
          <wp:inline distT="0" distB="0" distL="0" distR="0" wp14:anchorId="52C52BBF" wp14:editId="427C6852">
            <wp:extent cx="4944165" cy="1143160"/>
            <wp:effectExtent l="0" t="0" r="0" b="0"/>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944165" cy="1143160"/>
                    </a:xfrm>
                    <a:prstGeom prst="rect">
                      <a:avLst/>
                    </a:prstGeom>
                  </pic:spPr>
                </pic:pic>
              </a:graphicData>
            </a:graphic>
          </wp:inline>
        </w:drawing>
      </w:r>
    </w:p>
    <w:p w:rsidR="00A107BF" w:rsidRDefault="00A107BF" w:rsidP="00F07929">
      <w:pPr>
        <w:spacing w:line="240" w:lineRule="auto"/>
        <w:contextualSpacing/>
        <w:mirrorIndents/>
        <w:jc w:val="both"/>
        <w:rPr>
          <w:rFonts w:ascii="Bookman Old Style" w:hAnsi="Bookman Old Style"/>
          <w:sz w:val="24"/>
          <w:szCs w:val="24"/>
        </w:rPr>
      </w:pPr>
      <w:r w:rsidRPr="00A107BF">
        <w:rPr>
          <w:rFonts w:ascii="Bookman Old Style" w:hAnsi="Bookman Old Style"/>
          <w:sz w:val="24"/>
          <w:szCs w:val="24"/>
        </w:rPr>
        <w:drawing>
          <wp:inline distT="0" distB="0" distL="0" distR="0" wp14:anchorId="54EF6800" wp14:editId="183DBDB9">
            <wp:extent cx="4963218" cy="5611008"/>
            <wp:effectExtent l="0" t="0" r="8890" b="889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963218" cy="5611008"/>
                    </a:xfrm>
                    <a:prstGeom prst="rect">
                      <a:avLst/>
                    </a:prstGeom>
                  </pic:spPr>
                </pic:pic>
              </a:graphicData>
            </a:graphic>
          </wp:inline>
        </w:drawing>
      </w:r>
    </w:p>
    <w:p w:rsidR="00A107BF" w:rsidRDefault="00A107BF" w:rsidP="00F07929">
      <w:pPr>
        <w:spacing w:line="240" w:lineRule="auto"/>
        <w:contextualSpacing/>
        <w:mirrorIndents/>
        <w:jc w:val="both"/>
        <w:rPr>
          <w:rFonts w:ascii="Bookman Old Style" w:hAnsi="Bookman Old Style"/>
          <w:sz w:val="24"/>
          <w:szCs w:val="24"/>
        </w:rPr>
      </w:pPr>
      <w:r w:rsidRPr="00A107BF">
        <w:rPr>
          <w:rFonts w:ascii="Bookman Old Style" w:hAnsi="Bookman Old Style"/>
          <w:sz w:val="24"/>
          <w:szCs w:val="24"/>
        </w:rPr>
        <w:drawing>
          <wp:inline distT="0" distB="0" distL="0" distR="0" wp14:anchorId="4C571CCB" wp14:editId="6A7DA010">
            <wp:extent cx="4944165" cy="752580"/>
            <wp:effectExtent l="0" t="0" r="8890" b="9525"/>
            <wp:docPr id="38" name="Image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944165" cy="752580"/>
                    </a:xfrm>
                    <a:prstGeom prst="rect">
                      <a:avLst/>
                    </a:prstGeom>
                  </pic:spPr>
                </pic:pic>
              </a:graphicData>
            </a:graphic>
          </wp:inline>
        </w:drawing>
      </w:r>
    </w:p>
    <w:p w:rsidR="00A107BF" w:rsidRDefault="00A107BF" w:rsidP="00F07929">
      <w:pPr>
        <w:spacing w:line="240" w:lineRule="auto"/>
        <w:contextualSpacing/>
        <w:mirrorIndents/>
        <w:jc w:val="both"/>
        <w:rPr>
          <w:rFonts w:ascii="Bookman Old Style" w:hAnsi="Bookman Old Style"/>
          <w:sz w:val="24"/>
          <w:szCs w:val="24"/>
        </w:rPr>
      </w:pPr>
      <w:r w:rsidRPr="00A107BF">
        <w:rPr>
          <w:rFonts w:ascii="Bookman Old Style" w:hAnsi="Bookman Old Style"/>
          <w:sz w:val="24"/>
          <w:szCs w:val="24"/>
        </w:rPr>
        <w:drawing>
          <wp:inline distT="0" distB="0" distL="0" distR="0" wp14:anchorId="4A15F3D1" wp14:editId="1E425941">
            <wp:extent cx="4925112" cy="5372850"/>
            <wp:effectExtent l="0" t="0" r="8890" b="0"/>
            <wp:docPr id="39" name="Image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925112" cy="5372850"/>
                    </a:xfrm>
                    <a:prstGeom prst="rect">
                      <a:avLst/>
                    </a:prstGeom>
                  </pic:spPr>
                </pic:pic>
              </a:graphicData>
            </a:graphic>
          </wp:inline>
        </w:drawing>
      </w:r>
    </w:p>
    <w:p w:rsidR="00A107BF"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5F547465" wp14:editId="11414564">
            <wp:extent cx="4915586" cy="1076475"/>
            <wp:effectExtent l="0" t="0" r="0" b="9525"/>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915586" cy="1076475"/>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571E2732" wp14:editId="57EE35F1">
            <wp:extent cx="4963218" cy="5229955"/>
            <wp:effectExtent l="0" t="0" r="8890" b="8890"/>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963218" cy="5229955"/>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29192899" wp14:editId="71A7852D">
            <wp:extent cx="4972744" cy="1352739"/>
            <wp:effectExtent l="0" t="0" r="0" b="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972744" cy="1352739"/>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371A38A3" wp14:editId="0F20D660">
            <wp:extent cx="4963218" cy="5268060"/>
            <wp:effectExtent l="0" t="0" r="8890" b="8890"/>
            <wp:docPr id="43" name="Image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963218" cy="5268060"/>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6C798F67" wp14:editId="26EF742C">
            <wp:extent cx="4925112" cy="1152686"/>
            <wp:effectExtent l="0" t="0" r="0" b="9525"/>
            <wp:docPr id="44"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925112" cy="1152686"/>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4E6E7889" wp14:editId="5168E303">
            <wp:extent cx="4953691" cy="4734586"/>
            <wp:effectExtent l="0" t="0" r="0" b="8890"/>
            <wp:docPr id="45" name="Image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953691" cy="4734586"/>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77C1EFEE" wp14:editId="370D5F71">
            <wp:extent cx="4896533" cy="1829055"/>
            <wp:effectExtent l="0" t="0" r="0" b="0"/>
            <wp:docPr id="46" name="Image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896533" cy="1829055"/>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016D35D2" wp14:editId="54F87009">
            <wp:extent cx="4991797" cy="3962953"/>
            <wp:effectExtent l="0" t="0" r="0" b="0"/>
            <wp:docPr id="47" name="Image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991797" cy="3962953"/>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6A06CD9D" wp14:editId="1601903E">
            <wp:extent cx="4906060" cy="2457793"/>
            <wp:effectExtent l="0" t="0" r="8890" b="0"/>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906060" cy="2457793"/>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65EB205D" wp14:editId="1105D91F">
            <wp:extent cx="4944165" cy="5372850"/>
            <wp:effectExtent l="0" t="0" r="8890" b="0"/>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944165" cy="5372850"/>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779FBB50" wp14:editId="0D13E5B1">
            <wp:extent cx="4857750" cy="1038225"/>
            <wp:effectExtent l="0" t="0" r="0" b="9525"/>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858430" cy="1038370"/>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1E2776DF" wp14:editId="3BA2AFE0">
            <wp:extent cx="4925112" cy="4906060"/>
            <wp:effectExtent l="0" t="0" r="8890" b="889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925112" cy="4906060"/>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3F88CDBC" wp14:editId="701B80FF">
            <wp:extent cx="5020376" cy="1448002"/>
            <wp:effectExtent l="0" t="0" r="8890" b="0"/>
            <wp:docPr id="52"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020376" cy="1448002"/>
                    </a:xfrm>
                    <a:prstGeom prst="rect">
                      <a:avLst/>
                    </a:prstGeom>
                  </pic:spPr>
                </pic:pic>
              </a:graphicData>
            </a:graphic>
          </wp:inline>
        </w:drawing>
      </w:r>
    </w:p>
    <w:p w:rsidR="000F480D" w:rsidRDefault="000F480D" w:rsidP="00F07929">
      <w:pPr>
        <w:spacing w:line="240" w:lineRule="auto"/>
        <w:contextualSpacing/>
        <w:mirrorIndents/>
        <w:jc w:val="both"/>
        <w:rPr>
          <w:rFonts w:ascii="Bookman Old Style" w:hAnsi="Bookman Old Style"/>
          <w:sz w:val="24"/>
          <w:szCs w:val="24"/>
        </w:rPr>
      </w:pPr>
      <w:r w:rsidRPr="000F480D">
        <w:rPr>
          <w:rFonts w:ascii="Bookman Old Style" w:hAnsi="Bookman Old Style"/>
          <w:sz w:val="24"/>
          <w:szCs w:val="24"/>
        </w:rPr>
        <w:drawing>
          <wp:inline distT="0" distB="0" distL="0" distR="0" wp14:anchorId="6B82565A" wp14:editId="3A07AC8D">
            <wp:extent cx="4982270" cy="5363323"/>
            <wp:effectExtent l="0" t="0" r="8890" b="8890"/>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982270" cy="5363323"/>
                    </a:xfrm>
                    <a:prstGeom prst="rect">
                      <a:avLst/>
                    </a:prstGeom>
                  </pic:spPr>
                </pic:pic>
              </a:graphicData>
            </a:graphic>
          </wp:inline>
        </w:drawing>
      </w:r>
    </w:p>
    <w:p w:rsidR="0029596B" w:rsidRDefault="0029596B" w:rsidP="00F07929">
      <w:pPr>
        <w:spacing w:line="240" w:lineRule="auto"/>
        <w:contextualSpacing/>
        <w:mirrorIndents/>
        <w:jc w:val="both"/>
        <w:rPr>
          <w:rFonts w:ascii="Bookman Old Style" w:hAnsi="Bookman Old Style"/>
          <w:sz w:val="24"/>
          <w:szCs w:val="24"/>
        </w:rPr>
      </w:pPr>
    </w:p>
    <w:p w:rsidR="0029596B" w:rsidRDefault="0029596B" w:rsidP="00F07929">
      <w:pPr>
        <w:spacing w:line="240" w:lineRule="auto"/>
        <w:contextualSpacing/>
        <w:mirrorIndents/>
        <w:jc w:val="both"/>
        <w:rPr>
          <w:rFonts w:ascii="Bookman Old Style" w:hAnsi="Bookman Old Style"/>
          <w:sz w:val="24"/>
          <w:szCs w:val="24"/>
        </w:rPr>
      </w:pPr>
    </w:p>
    <w:p w:rsidR="0029596B" w:rsidRPr="00472272" w:rsidRDefault="0029596B" w:rsidP="00F07929">
      <w:pPr>
        <w:spacing w:line="240" w:lineRule="auto"/>
        <w:contextualSpacing/>
        <w:mirrorIndents/>
        <w:jc w:val="both"/>
        <w:rPr>
          <w:rFonts w:ascii="Bookman Old Style" w:hAnsi="Bookman Old Style"/>
          <w:sz w:val="24"/>
          <w:szCs w:val="24"/>
        </w:rPr>
      </w:pPr>
    </w:p>
    <w:p w:rsid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2 - JUSTIFICATIVA E OBJETIVO DA AQUISIÇÃO</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2.1</w:t>
      </w:r>
      <w:r w:rsidRPr="000F4A2F">
        <w:rPr>
          <w:rFonts w:ascii="Bookman Old Style" w:hAnsi="Bookman Old Style"/>
          <w:sz w:val="24"/>
          <w:szCs w:val="24"/>
        </w:rPr>
        <w:tab/>
        <w:t>- A presente licitação faz-se necessária para atender a demanda da Secretaria de Educação, que visa o fornecimento de alimentação escolar para os alunos matriculados na rede municipal de ensino, fornecendo alimentos variados e seguros, garantindo assim melhoria do rendimento escolar e segurança alimentar e nutricional.</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3 - ENTREGA E CRITÉRIOS DE ACEITAÇÃO DO OBJETO.</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3.1 - O prazo de entrega é de 7 (sete) dias, contados do envio da Autorização de fornecimento, em conformidade com edital, anexos, proposta de preços e contrato, em remessa parcelada. A entrega dos gêneros alimentícios deverá ser realizada nas Unidades Escolares da rede municipal de Cordilheira Alta (Fernando Machado, Alceu </w:t>
      </w:r>
      <w:proofErr w:type="spellStart"/>
      <w:r w:rsidRPr="000F4A2F">
        <w:rPr>
          <w:rFonts w:ascii="Bookman Old Style" w:hAnsi="Bookman Old Style"/>
          <w:sz w:val="24"/>
          <w:szCs w:val="24"/>
        </w:rPr>
        <w:t>Mazzioni</w:t>
      </w:r>
      <w:proofErr w:type="spellEnd"/>
      <w:r w:rsidRPr="000F4A2F">
        <w:rPr>
          <w:rFonts w:ascii="Bookman Old Style" w:hAnsi="Bookman Old Style"/>
          <w:sz w:val="24"/>
          <w:szCs w:val="24"/>
        </w:rPr>
        <w:t>, Mediação), com periodicidade semanal e conforme cronograma enviado pela nutricionista.</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3.1.1- No caso de produtos perecíveis, o prazo de validade na data da entrega não poderá ser inferior à solicitada nas especificações constantes neste Termo de Referência e na proposta do item correspondente.</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3.1.1.1 - Os itens serão recebidos provisoriamente no prazo de 2 dias, pelo(a) responsável ao acompanhamento e fiscalização do contrato, para efeito de posterior verificação de sua conformidade com as especificações constantes neste Termo de Referência e na proposta.</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3.2 </w:t>
      </w:r>
      <w:r w:rsidRPr="000F4A2F">
        <w:rPr>
          <w:rFonts w:ascii="Bookman Old Style" w:hAnsi="Bookman Old Style"/>
          <w:sz w:val="24"/>
          <w:szCs w:val="24"/>
        </w:rPr>
        <w:tab/>
        <w:t>- Os itens poderão ser rejeitados, no todo ou em parte, quando em desacordo com as especificações constantes neste Termo de Referência e na proposta, devendo ser substituídos no prazo de 2 dias, a contar da notificação da contratada, às suas custas, sem prejuízo da aplicação das penalidades.</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3.2.1 – Os itens poderão ser rejeitados, quando ocorrer atraso no prazo de entrega, sem comunicação prévia de no mínimo 24hs que antecede a data da entrega, com justificativa dos motivos que impedem o cumprimento do prazo previsto.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3.3 - Os itens serão recebidos definitivamente no prazo de 2 dias, contados do recebimento provisório, após a verificação da qualidade e quantidade do material e consequente aceitação mediante termo circunstanciado.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3.3.1 - Na hipótese de a verificação a que se refere o subitem anterior não ser procedida dentro do prazo fixado, reputar-se-á como realizada, consumando-se o recebimento definitivo no dia do esgotamento do prazo.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3.4 - O recebimento provisório ou definitivo do objeto não exclui a responsabilidade da contratada pelos prejuízos resultantes da incorreta execução do contrato.</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 xml:space="preserve">4. DAS CONDIÇOES DE PAGAMENTO </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4.1 - O pagamento será efetuado em até 30 (trinta) dias após a execução do objeto, mediante a apresentação da Nota Fiscal. </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 </w:t>
      </w:r>
    </w:p>
    <w:p w:rsidR="000F4A2F" w:rsidRP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 xml:space="preserve">5. GARANTIA  </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5.1 – A contratada deverá fornecer garantia de qualidade e excelente estado dos materiais entregues conforme termo de referência, sendo que os prazos serão contados a partir da data de recebimento definitivo do objeto.</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P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 xml:space="preserve">6. AMOSTRA  </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6.1 - Não há necessidade da apresentação de amostras; </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   </w:t>
      </w:r>
    </w:p>
    <w:p w:rsid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7 - DAS OBRIGAÇÕES DA CONTRATANTE</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7.1 - São obrigações da Contratante:</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7.1.1 - Receber o objeto no prazo e condições estabelecidas no Edital e seus anexos;</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7.1.2 - Verificar minuciosamente, no prazo fixado, a conformidade dos bens recebidos provisoriamente com as especificações constantes do Edital e da proposta, para fins de aceitação e recebimento definitivo;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7.1.3 - Comunicar à Contratada, por escrito, sobre imperfeições, falhas ou irregularidades verificadas no objeto fornecido, para que seja substituído, reparado ou corrigido;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7.1.4 - Acompanhar e fiscalizar o cumprimento das obrigações da Contratada, através de comissão/servidor especialmente designado;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7.1.5 - Efetuar o pagamento à Contratada no valor correspondente ao fornecimento do objeto, no prazo e forma estabelecidos no Edital e seus anexos;</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7.1.6 - 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7.1.7 - A Administração realizará pesquisa de preços periodicamente, em prazo não superior a 180 (cento e oitenta) dias, a fim de verificar a </w:t>
      </w:r>
      <w:proofErr w:type="spellStart"/>
      <w:r w:rsidRPr="000F4A2F">
        <w:rPr>
          <w:rFonts w:ascii="Bookman Old Style" w:hAnsi="Bookman Old Style"/>
          <w:sz w:val="24"/>
          <w:szCs w:val="24"/>
        </w:rPr>
        <w:t>vantajosidade</w:t>
      </w:r>
      <w:proofErr w:type="spellEnd"/>
      <w:r w:rsidRPr="000F4A2F">
        <w:rPr>
          <w:rFonts w:ascii="Bookman Old Style" w:hAnsi="Bookman Old Style"/>
          <w:sz w:val="24"/>
          <w:szCs w:val="24"/>
        </w:rPr>
        <w:t xml:space="preserve"> dos preços registrados em Ata.</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8 - OBRIGAÇÕES DA CONTRATADA</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8.1 - A Contratada deve cumprir todas as obrigações constantes no Edital, seus anexos e sua proposta, assumindo como exclusivamente seus os riscos e as despesas decorrentes da boa e perfeita execução do objeto e, ainda:</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8.1.1 - Efetuar a entrega do objeto em perfeitas condições, conforme especificações, prazo e local constantes no Edital e seus anexos, acompanhado da respectiva nota fiscal.</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8.2 - Responsabilizar-se pelos vícios e danos decorrentes do objeto, de acordo com os artigos 12, 13 e 17 a 27, do Código de Defesa do Consumidor (Lei nº 8.078, de 1990);</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8.3 - Substituir, reparar ou corrigir, às suas expensas, no prazo fixado neste Termo de Referência, o objeto com avarias ou defeitos;</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8.4 - Comunicar à Contratante, no prazo máximo de 24 (vinte e quatro) horas que antecede a data da entrega, os motivos que impossibilitem o cumprimento do prazo previsto, com a devida comprovação;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8.5 - Manter, durante toda a execução do contrato, em compatibilidade com as obrigações assumidas, todas as condições de habilitação e qualificação exigidas na licitação;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8.6 - Indicar preposto para representá-la durante a execução do contrato.</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8.7 - As despesas com o transporte, carga e descarga, dos produtos, tanto para entrega no município de Cordilheira Alta/SC, quanto para retorno ao local de origem, serão responsabilidade da contratada.</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9 - ALTERAÇÃO SUBJETIVA</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9.1 - 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Default="000F4A2F" w:rsidP="000F4A2F">
      <w:pPr>
        <w:spacing w:line="240" w:lineRule="auto"/>
        <w:contextualSpacing/>
        <w:mirrorIndents/>
        <w:jc w:val="both"/>
        <w:rPr>
          <w:rFonts w:ascii="Bookman Old Style" w:hAnsi="Bookman Old Style"/>
          <w:b/>
          <w:sz w:val="24"/>
          <w:szCs w:val="24"/>
        </w:rPr>
      </w:pPr>
      <w:r w:rsidRPr="000F4A2F">
        <w:rPr>
          <w:rFonts w:ascii="Bookman Old Style" w:hAnsi="Bookman Old Style"/>
          <w:b/>
          <w:sz w:val="24"/>
          <w:szCs w:val="24"/>
        </w:rPr>
        <w:t>10 - CONTROLE DA EXECUÇÃO</w:t>
      </w:r>
    </w:p>
    <w:p w:rsidR="000F4A2F" w:rsidRPr="000F4A2F" w:rsidRDefault="000F4A2F" w:rsidP="000F4A2F">
      <w:pPr>
        <w:spacing w:line="240" w:lineRule="auto"/>
        <w:contextualSpacing/>
        <w:mirrorIndents/>
        <w:jc w:val="both"/>
        <w:rPr>
          <w:rFonts w:ascii="Bookman Old Style" w:hAnsi="Bookman Old Style"/>
          <w:b/>
          <w:sz w:val="24"/>
          <w:szCs w:val="24"/>
        </w:rPr>
      </w:pP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10.1 - Nos termos do art. 67 Lei nº 8.666, de 1993, será designado representante para acompanhar e fiscalizar a entrega dos bens, anotando em registro próprio todas as ocorrências relacionadas com a execução e determinando o que for necessário à regularização de falhas ou defeitos observados.</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10.1.1 - A execução do contrato será acompanhada e fiscalizada pela Secretária </w:t>
      </w:r>
      <w:r w:rsidRPr="000F4A2F">
        <w:rPr>
          <w:rFonts w:ascii="Bookman Old Style" w:hAnsi="Bookman Old Style"/>
          <w:b/>
          <w:sz w:val="24"/>
          <w:szCs w:val="24"/>
        </w:rPr>
        <w:t>Ana Eliza Tauchert, matrícula nº 13454/06 e a nutricionista Denise Soares de Camargo, matrícula n° 10789/01</w:t>
      </w:r>
      <w:r w:rsidRPr="000F4A2F">
        <w:rPr>
          <w:rFonts w:ascii="Bookman Old Style" w:hAnsi="Bookman Old Style"/>
          <w:sz w:val="24"/>
          <w:szCs w:val="24"/>
        </w:rPr>
        <w:t xml:space="preserve"> que atuará como representante institucional nos termos do artigo 67 da Lei 8666/93.</w:t>
      </w:r>
    </w:p>
    <w:p w:rsidR="000F4A2F" w:rsidRP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 xml:space="preserve">10.2 - A fiscalização de que trata este item não exclui nem reduz a responsabilidade da Contratada, inclusive perante terceiros, por qualquer irregularidade, ainda que resultante de imperfeições técnicas ou vícios redibitórios, e, na ocorrência desta, não implica em </w:t>
      </w:r>
      <w:proofErr w:type="spellStart"/>
      <w:r w:rsidRPr="000F4A2F">
        <w:rPr>
          <w:rFonts w:ascii="Bookman Old Style" w:hAnsi="Bookman Old Style"/>
          <w:sz w:val="24"/>
          <w:szCs w:val="24"/>
        </w:rPr>
        <w:t>co-responsabilidade</w:t>
      </w:r>
      <w:proofErr w:type="spellEnd"/>
      <w:r w:rsidRPr="000F4A2F">
        <w:rPr>
          <w:rFonts w:ascii="Bookman Old Style" w:hAnsi="Bookman Old Style"/>
          <w:sz w:val="24"/>
          <w:szCs w:val="24"/>
        </w:rPr>
        <w:t xml:space="preserve"> da Administração ou de seus agentes e prepostos, de conformidade com o art. 70 da Lei nº 8.666, de 1993.</w:t>
      </w:r>
    </w:p>
    <w:p w:rsidR="000F4A2F" w:rsidRDefault="000F4A2F" w:rsidP="000F4A2F">
      <w:pPr>
        <w:spacing w:line="240" w:lineRule="auto"/>
        <w:contextualSpacing/>
        <w:mirrorIndents/>
        <w:jc w:val="both"/>
        <w:rPr>
          <w:rFonts w:ascii="Bookman Old Style" w:hAnsi="Bookman Old Style"/>
          <w:sz w:val="24"/>
          <w:szCs w:val="24"/>
        </w:rPr>
      </w:pPr>
      <w:r w:rsidRPr="000F4A2F">
        <w:rPr>
          <w:rFonts w:ascii="Bookman Old Style" w:hAnsi="Bookman Old Style"/>
          <w:sz w:val="24"/>
          <w:szCs w:val="24"/>
        </w:rPr>
        <w:t>10.3 - 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Pr="000F4A2F" w:rsidRDefault="000F4A2F" w:rsidP="000F4A2F">
      <w:pPr>
        <w:spacing w:line="240" w:lineRule="auto"/>
        <w:contextualSpacing/>
        <w:mirrorIndents/>
        <w:jc w:val="right"/>
        <w:rPr>
          <w:rFonts w:ascii="Bookman Old Style" w:hAnsi="Bookman Old Style"/>
          <w:sz w:val="24"/>
          <w:szCs w:val="24"/>
        </w:rPr>
      </w:pPr>
      <w:r w:rsidRPr="000F4A2F">
        <w:rPr>
          <w:rFonts w:ascii="Bookman Old Style" w:hAnsi="Bookman Old Style"/>
          <w:sz w:val="24"/>
          <w:szCs w:val="24"/>
        </w:rPr>
        <w:t xml:space="preserve">Cordilheira Alta/SC, </w:t>
      </w:r>
      <w:r w:rsidR="003E04EE">
        <w:rPr>
          <w:rFonts w:ascii="Bookman Old Style" w:hAnsi="Bookman Old Style"/>
          <w:sz w:val="24"/>
          <w:szCs w:val="24"/>
        </w:rPr>
        <w:t>22</w:t>
      </w:r>
      <w:r w:rsidRPr="000F4A2F">
        <w:rPr>
          <w:rFonts w:ascii="Bookman Old Style" w:hAnsi="Bookman Old Style"/>
          <w:sz w:val="24"/>
          <w:szCs w:val="24"/>
        </w:rPr>
        <w:t xml:space="preserve"> de fevereiro de 202</w:t>
      </w:r>
      <w:r>
        <w:rPr>
          <w:rFonts w:ascii="Bookman Old Style" w:hAnsi="Bookman Old Style"/>
          <w:sz w:val="24"/>
          <w:szCs w:val="24"/>
        </w:rPr>
        <w:t>3</w:t>
      </w:r>
      <w:r w:rsidRPr="000F4A2F">
        <w:rPr>
          <w:rFonts w:ascii="Bookman Old Style" w:hAnsi="Bookman Old Style"/>
          <w:sz w:val="24"/>
          <w:szCs w:val="24"/>
        </w:rPr>
        <w:t xml:space="preserve">. </w:t>
      </w:r>
    </w:p>
    <w:p w:rsidR="000F4A2F" w:rsidRPr="000F4A2F" w:rsidRDefault="000F4A2F" w:rsidP="000F4A2F">
      <w:pPr>
        <w:spacing w:line="240" w:lineRule="auto"/>
        <w:contextualSpacing/>
        <w:mirrorIndents/>
        <w:jc w:val="both"/>
        <w:rPr>
          <w:rFonts w:ascii="Bookman Old Style" w:hAnsi="Bookman Old Style"/>
          <w:sz w:val="24"/>
          <w:szCs w:val="24"/>
        </w:rPr>
      </w:pPr>
    </w:p>
    <w:p w:rsidR="000F4A2F" w:rsidRPr="000F4A2F" w:rsidRDefault="000F4A2F" w:rsidP="000F4A2F">
      <w:pPr>
        <w:spacing w:line="240" w:lineRule="auto"/>
        <w:contextualSpacing/>
        <w:mirrorIndents/>
        <w:jc w:val="center"/>
        <w:rPr>
          <w:rFonts w:ascii="Bookman Old Style" w:hAnsi="Bookman Old Style"/>
          <w:sz w:val="24"/>
          <w:szCs w:val="24"/>
        </w:rPr>
      </w:pPr>
      <w:r w:rsidRPr="000F4A2F">
        <w:rPr>
          <w:rFonts w:ascii="Bookman Old Style" w:hAnsi="Bookman Old Style"/>
          <w:sz w:val="24"/>
          <w:szCs w:val="24"/>
        </w:rPr>
        <w:t>_______________________________</w:t>
      </w:r>
    </w:p>
    <w:p w:rsidR="000F4A2F" w:rsidRPr="000F4A2F" w:rsidRDefault="000F4A2F" w:rsidP="000F4A2F">
      <w:pPr>
        <w:spacing w:line="240" w:lineRule="auto"/>
        <w:contextualSpacing/>
        <w:mirrorIndents/>
        <w:jc w:val="center"/>
        <w:rPr>
          <w:rFonts w:ascii="Bookman Old Style" w:hAnsi="Bookman Old Style"/>
          <w:b/>
          <w:sz w:val="24"/>
          <w:szCs w:val="24"/>
        </w:rPr>
      </w:pPr>
      <w:r w:rsidRPr="000F4A2F">
        <w:rPr>
          <w:rFonts w:ascii="Bookman Old Style" w:hAnsi="Bookman Old Style"/>
          <w:b/>
          <w:sz w:val="24"/>
          <w:szCs w:val="24"/>
        </w:rPr>
        <w:t>ANA ELIZA TAUCHERT</w:t>
      </w:r>
    </w:p>
    <w:p w:rsidR="00472272" w:rsidRPr="000F4A2F" w:rsidRDefault="000F4A2F" w:rsidP="000F4A2F">
      <w:pPr>
        <w:spacing w:line="240" w:lineRule="auto"/>
        <w:contextualSpacing/>
        <w:mirrorIndents/>
        <w:jc w:val="center"/>
        <w:rPr>
          <w:rFonts w:ascii="Bookman Old Style" w:hAnsi="Bookman Old Style"/>
          <w:b/>
          <w:sz w:val="24"/>
          <w:szCs w:val="24"/>
        </w:rPr>
      </w:pPr>
      <w:r w:rsidRPr="000F4A2F">
        <w:rPr>
          <w:rFonts w:ascii="Bookman Old Style" w:hAnsi="Bookman Old Style"/>
          <w:b/>
          <w:sz w:val="24"/>
          <w:szCs w:val="24"/>
        </w:rPr>
        <w:t>Secretaria de Educação</w:t>
      </w: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67786F" w:rsidRDefault="0067786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0F4A2F" w:rsidRDefault="000F4A2F" w:rsidP="00840F2A">
      <w:pPr>
        <w:spacing w:line="240" w:lineRule="auto"/>
        <w:contextualSpacing/>
        <w:mirrorIndents/>
        <w:jc w:val="center"/>
        <w:rPr>
          <w:rFonts w:ascii="Bookman Old Style" w:hAnsi="Bookman Old Style"/>
          <w:sz w:val="24"/>
          <w:szCs w:val="24"/>
        </w:rPr>
      </w:pPr>
    </w:p>
    <w:p w:rsidR="00C90704" w:rsidRDefault="00C90704" w:rsidP="00840F2A">
      <w:pPr>
        <w:spacing w:line="240" w:lineRule="auto"/>
        <w:contextualSpacing/>
        <w:mirrorIndents/>
        <w:jc w:val="center"/>
        <w:rPr>
          <w:rFonts w:ascii="Bookman Old Style" w:hAnsi="Bookman Old Style"/>
          <w:sz w:val="24"/>
          <w:szCs w:val="24"/>
        </w:rPr>
      </w:pPr>
    </w:p>
    <w:p w:rsidR="0067786F" w:rsidRPr="00472272" w:rsidRDefault="0067786F" w:rsidP="00840F2A">
      <w:pPr>
        <w:spacing w:line="240" w:lineRule="auto"/>
        <w:contextualSpacing/>
        <w:mirrorIndents/>
        <w:jc w:val="center"/>
        <w:rPr>
          <w:rFonts w:ascii="Bookman Old Style" w:hAnsi="Bookman Old Style"/>
          <w:sz w:val="24"/>
          <w:szCs w:val="24"/>
        </w:rPr>
      </w:pP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PROCESSO LICITATÓRIO Nº 19/2023</w:t>
      </w:r>
    </w:p>
    <w:p w:rsidR="00472272" w:rsidRPr="00F07929" w:rsidRDefault="00C90704" w:rsidP="00C90704">
      <w:pPr>
        <w:jc w:val="center"/>
        <w:rPr>
          <w:rFonts w:ascii="Bookman Old Style" w:hAnsi="Bookman Old Style"/>
          <w:b/>
          <w:sz w:val="24"/>
          <w:szCs w:val="24"/>
        </w:rPr>
      </w:pPr>
      <w:r>
        <w:rPr>
          <w:rFonts w:ascii="Bookman Old Style" w:hAnsi="Bookman Old Style"/>
          <w:b/>
          <w:sz w:val="24"/>
          <w:szCs w:val="24"/>
        </w:rPr>
        <w:t>EDITAL DE PREGÃO ELETRÔNICO Nº 03/2023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“B”</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A97BFF" w:rsidRPr="00A97BFF" w:rsidRDefault="00A97BFF" w:rsidP="00A97BFF">
      <w:pPr>
        <w:spacing w:after="4" w:line="250" w:lineRule="auto"/>
        <w:ind w:left="298" w:right="298" w:hanging="10"/>
        <w:jc w:val="center"/>
        <w:rPr>
          <w:rFonts w:ascii="Bookman Old Style" w:hAnsi="Bookman Old Style"/>
          <w:sz w:val="24"/>
          <w:szCs w:val="24"/>
        </w:rPr>
      </w:pPr>
      <w:r w:rsidRPr="00A97BFF">
        <w:rPr>
          <w:rFonts w:ascii="Bookman Old Style" w:hAnsi="Bookman Old Style"/>
          <w:b/>
          <w:sz w:val="24"/>
          <w:szCs w:val="24"/>
        </w:rPr>
        <w:t>MODELO DE INDICAÇÃO DE PREPOSTO E INFORMAÇÕES COMPLEMENTARES</w:t>
      </w:r>
      <w:r w:rsidRPr="00A97BFF">
        <w:rPr>
          <w:rFonts w:ascii="Bookman Old Style" w:hAnsi="Bookman Old Style"/>
          <w:sz w:val="24"/>
          <w:szCs w:val="24"/>
        </w:rPr>
        <w:t xml:space="preserve"> </w:t>
      </w:r>
      <w:r w:rsidRPr="00A97BFF">
        <w:rPr>
          <w:rFonts w:ascii="Bookman Old Style" w:hAnsi="Bookman Old Style"/>
          <w:b/>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Razão Social: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Nome Fantasia: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CNPJ:  </w:t>
      </w:r>
    </w:p>
    <w:p w:rsidR="00A97BFF" w:rsidRPr="00A97BFF" w:rsidRDefault="00A97BFF" w:rsidP="00A97BFF">
      <w:pPr>
        <w:spacing w:after="9"/>
        <w:ind w:right="94"/>
        <w:rPr>
          <w:rFonts w:ascii="Bookman Old Style" w:hAnsi="Bookman Old Style"/>
          <w:sz w:val="24"/>
          <w:szCs w:val="24"/>
        </w:rPr>
      </w:pPr>
      <w:r w:rsidRPr="00A97BFF">
        <w:rPr>
          <w:rFonts w:ascii="Bookman Old Style" w:hAnsi="Bookman Old Style"/>
          <w:sz w:val="24"/>
          <w:szCs w:val="24"/>
        </w:rPr>
        <w:t xml:space="preserve">Endereço completo:  </w:t>
      </w:r>
    </w:p>
    <w:p w:rsidR="00A97BFF" w:rsidRPr="00A97BFF" w:rsidRDefault="00A97BFF" w:rsidP="00A97BFF">
      <w:pPr>
        <w:spacing w:after="9"/>
        <w:ind w:left="10" w:right="94"/>
        <w:rPr>
          <w:rFonts w:ascii="Bookman Old Style" w:hAnsi="Bookman Old Style"/>
          <w:sz w:val="24"/>
          <w:szCs w:val="24"/>
        </w:rPr>
      </w:pPr>
      <w:r w:rsidRPr="00A97BFF">
        <w:rPr>
          <w:rFonts w:ascii="Bookman Old Style" w:hAnsi="Bookman Old Style"/>
          <w:sz w:val="24"/>
          <w:szCs w:val="24"/>
        </w:rPr>
        <w:t xml:space="preserve">Telefone: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ight="3"/>
        <w:rPr>
          <w:rFonts w:ascii="Bookman Old Style" w:hAnsi="Bookman Old Style"/>
          <w:sz w:val="24"/>
          <w:szCs w:val="24"/>
        </w:rPr>
      </w:pPr>
      <w:r w:rsidRPr="00A97BFF">
        <w:rPr>
          <w:rFonts w:ascii="Bookman Old Style" w:hAnsi="Bookman Old Style"/>
          <w:sz w:val="24"/>
          <w:szCs w:val="24"/>
        </w:rPr>
        <w:t xml:space="preserve"> Informo para os devidos fins, que os atos referentes ao pregão eletrônico n° __/2023 poderão ser encaminhados para o endereço eletrônico ______________, de titularidade do Sr./Sra.______________, telefone para contato ________________, que será o preposto responsável para o recebimento de informações do referido procedimento licitatório.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ight="94" w:hanging="10"/>
        <w:rPr>
          <w:rFonts w:ascii="Bookman Old Style" w:hAnsi="Bookman Old Style"/>
          <w:sz w:val="24"/>
          <w:szCs w:val="24"/>
        </w:rPr>
      </w:pPr>
      <w:r w:rsidRPr="00A97BFF">
        <w:rPr>
          <w:rFonts w:ascii="Bookman Old Style" w:hAnsi="Bookman Old Style"/>
          <w:sz w:val="24"/>
          <w:szCs w:val="24"/>
        </w:rPr>
        <w:t xml:space="preserve">No caso de haver alterações dos contatos indicados, estes deverão ser informados para os e- mails: </w:t>
      </w:r>
      <w:r w:rsidRPr="00A97BFF">
        <w:rPr>
          <w:rFonts w:ascii="Bookman Old Style" w:hAnsi="Bookman Old Style"/>
          <w:sz w:val="24"/>
          <w:szCs w:val="24"/>
          <w:u w:val="single" w:color="0000FF"/>
        </w:rPr>
        <w:t>compras@pmcordi.sc.gov.br; licitacoes@pmcordi.sc.gov.br.</w:t>
      </w: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ight="3" w:hanging="10"/>
        <w:jc w:val="right"/>
        <w:rPr>
          <w:rFonts w:ascii="Bookman Old Style" w:hAnsi="Bookman Old Style"/>
          <w:sz w:val="24"/>
          <w:szCs w:val="24"/>
        </w:rPr>
      </w:pPr>
      <w:r w:rsidRPr="00A97BFF">
        <w:rPr>
          <w:rFonts w:ascii="Bookman Old Style" w:hAnsi="Bookman Old Style"/>
          <w:sz w:val="24"/>
          <w:szCs w:val="24"/>
          <w:u w:val="single" w:color="000000"/>
        </w:rPr>
        <w:t xml:space="preserve">                          </w:t>
      </w:r>
      <w:r w:rsidRPr="00A97BFF">
        <w:rPr>
          <w:rFonts w:ascii="Bookman Old Style" w:hAnsi="Bookman Old Style"/>
          <w:sz w:val="24"/>
          <w:szCs w:val="24"/>
        </w:rPr>
        <w:t xml:space="preserve">, em </w:t>
      </w:r>
      <w:r w:rsidRPr="00A97BFF">
        <w:rPr>
          <w:rFonts w:ascii="Bookman Old Style" w:hAnsi="Bookman Old Style"/>
          <w:sz w:val="24"/>
          <w:szCs w:val="24"/>
          <w:u w:val="single" w:color="000000"/>
        </w:rPr>
        <w:t xml:space="preserve">        </w:t>
      </w:r>
      <w:r w:rsidRPr="00A97BFF">
        <w:rPr>
          <w:rFonts w:ascii="Bookman Old Style" w:hAnsi="Bookman Old Style"/>
          <w:sz w:val="24"/>
          <w:szCs w:val="24"/>
        </w:rPr>
        <w:t xml:space="preserve"> de </w:t>
      </w:r>
      <w:r w:rsidRPr="00A97BFF">
        <w:rPr>
          <w:rFonts w:ascii="Bookman Old Style" w:hAnsi="Bookman Old Style"/>
          <w:sz w:val="24"/>
          <w:szCs w:val="24"/>
          <w:u w:val="single" w:color="000000"/>
        </w:rPr>
        <w:t xml:space="preserve">            </w:t>
      </w:r>
      <w:r w:rsidRPr="00A97BFF">
        <w:rPr>
          <w:rFonts w:ascii="Bookman Old Style" w:hAnsi="Bookman Old Style"/>
          <w:sz w:val="24"/>
          <w:szCs w:val="24"/>
        </w:rPr>
        <w:t xml:space="preserve"> 2023.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1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rPr>
          <w:rFonts w:ascii="Bookman Old Style" w:hAnsi="Bookman Old Style"/>
          <w:sz w:val="24"/>
          <w:szCs w:val="24"/>
        </w:rPr>
      </w:pPr>
      <w:r w:rsidRPr="00A97BFF">
        <w:rPr>
          <w:rFonts w:ascii="Bookman Old Style" w:hAnsi="Bookman Old Style"/>
          <w:sz w:val="24"/>
          <w:szCs w:val="24"/>
        </w:rPr>
        <w:t xml:space="preserve"> </w:t>
      </w:r>
    </w:p>
    <w:p w:rsidR="00A97BFF" w:rsidRPr="00A97BFF" w:rsidRDefault="00A97BFF" w:rsidP="00A97BFF">
      <w:pPr>
        <w:spacing w:after="0"/>
        <w:ind w:left="2763" w:right="1942" w:hanging="230"/>
        <w:jc w:val="center"/>
        <w:rPr>
          <w:rFonts w:ascii="Bookman Old Style" w:hAnsi="Bookman Old Style"/>
          <w:sz w:val="24"/>
          <w:szCs w:val="24"/>
        </w:rPr>
      </w:pPr>
      <w:r w:rsidRPr="00A97BFF">
        <w:rPr>
          <w:rFonts w:ascii="Bookman Old Style" w:hAnsi="Bookman Old Style"/>
          <w:sz w:val="24"/>
          <w:szCs w:val="24"/>
        </w:rPr>
        <w:t>___________</w:t>
      </w:r>
      <w:r>
        <w:rPr>
          <w:rFonts w:ascii="Bookman Old Style" w:hAnsi="Bookman Old Style"/>
          <w:sz w:val="24"/>
          <w:szCs w:val="24"/>
        </w:rPr>
        <w:t>_________________________</w:t>
      </w:r>
      <w:r w:rsidRPr="00A97BFF">
        <w:rPr>
          <w:rFonts w:ascii="Bookman Old Style" w:hAnsi="Bookman Old Style"/>
          <w:sz w:val="24"/>
          <w:szCs w:val="24"/>
        </w:rPr>
        <w:t xml:space="preserve"> nome e assinatura do responsável legal</w:t>
      </w:r>
    </w:p>
    <w:p w:rsidR="00A97BFF" w:rsidRPr="00A97BFF" w:rsidRDefault="00A97BFF" w:rsidP="00A97BFF">
      <w:pPr>
        <w:spacing w:after="4" w:line="250" w:lineRule="auto"/>
        <w:ind w:left="973" w:right="973" w:hanging="10"/>
        <w:jc w:val="center"/>
        <w:rPr>
          <w:rFonts w:ascii="Bookman Old Style" w:hAnsi="Bookman Old Style"/>
          <w:sz w:val="24"/>
          <w:szCs w:val="24"/>
        </w:rPr>
      </w:pPr>
      <w:r w:rsidRPr="00A97BFF">
        <w:rPr>
          <w:rFonts w:ascii="Bookman Old Style" w:hAnsi="Bookman Old Style"/>
          <w:sz w:val="24"/>
          <w:szCs w:val="24"/>
        </w:rPr>
        <w:t>(Número CPF)</w:t>
      </w:r>
    </w:p>
    <w:p w:rsidR="00A97BFF" w:rsidRPr="00A97BFF" w:rsidRDefault="00A97BFF" w:rsidP="00A97BFF">
      <w:pPr>
        <w:spacing w:after="0"/>
        <w:jc w:val="center"/>
        <w:rPr>
          <w:rFonts w:ascii="Bookman Old Style" w:hAnsi="Bookman Old Style"/>
          <w:sz w:val="24"/>
          <w:szCs w:val="24"/>
        </w:rPr>
      </w:pPr>
    </w:p>
    <w:p w:rsidR="00A97BFF" w:rsidRPr="007A544E" w:rsidRDefault="00A97BFF" w:rsidP="00A97BFF">
      <w:pPr>
        <w:spacing w:after="0"/>
        <w:ind w:left="10"/>
        <w:rPr>
          <w:rFonts w:ascii="Times New Roman" w:hAnsi="Times New Roman"/>
        </w:rPr>
      </w:pPr>
      <w:r w:rsidRPr="007A544E">
        <w:rPr>
          <w:rFonts w:ascii="Times New Roman" w:hAnsi="Times New Roman"/>
        </w:rPr>
        <w:t xml:space="preserve">  </w:t>
      </w:r>
    </w:p>
    <w:p w:rsidR="00F07929" w:rsidRDefault="00A97BFF" w:rsidP="00143DF1">
      <w:pPr>
        <w:spacing w:after="0"/>
        <w:ind w:left="136"/>
        <w:jc w:val="center"/>
        <w:rPr>
          <w:rFonts w:ascii="Times New Roman" w:hAnsi="Times New Roman"/>
        </w:rPr>
      </w:pPr>
      <w:r w:rsidRPr="007A544E">
        <w:rPr>
          <w:rFonts w:ascii="Times New Roman" w:hAnsi="Times New Roman"/>
        </w:rPr>
        <w:t xml:space="preserve">  </w:t>
      </w:r>
    </w:p>
    <w:p w:rsidR="00143DF1" w:rsidRDefault="00143DF1" w:rsidP="00143DF1">
      <w:pPr>
        <w:spacing w:after="0"/>
        <w:ind w:left="136"/>
        <w:jc w:val="center"/>
        <w:rPr>
          <w:rFonts w:ascii="Times New Roman" w:hAnsi="Times New Roman"/>
        </w:rPr>
      </w:pPr>
    </w:p>
    <w:p w:rsidR="0067786F" w:rsidRDefault="0067786F" w:rsidP="00143DF1">
      <w:pPr>
        <w:spacing w:after="0"/>
        <w:ind w:left="136"/>
        <w:jc w:val="center"/>
        <w:rPr>
          <w:rFonts w:ascii="Times New Roman" w:hAnsi="Times New Roman"/>
        </w:rPr>
      </w:pPr>
    </w:p>
    <w:p w:rsidR="0067786F" w:rsidRDefault="0067786F" w:rsidP="00143DF1">
      <w:pPr>
        <w:spacing w:after="0"/>
        <w:ind w:left="136"/>
        <w:jc w:val="center"/>
        <w:rPr>
          <w:rFonts w:ascii="Times New Roman" w:hAnsi="Times New Roman"/>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PROCESSO LICITATÓRIO Nº 19/2023</w:t>
      </w: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EDITAL DE PREGÃO ELETRÔNICO Nº 03/2023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“C”</w:t>
      </w: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MODELO DE DECLARAÇÃO DE ATENDIMENTO AO INCISO V, DO ART. 27, DA LEI</w:t>
      </w: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8.666/93</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_______________________(Razão Social), inscrita no CNPJ sob o n° _______________, por intermédio de seu representante legal </w:t>
      </w:r>
      <w:proofErr w:type="spellStart"/>
      <w:r w:rsidRPr="00472272">
        <w:rPr>
          <w:rFonts w:ascii="Bookman Old Style" w:hAnsi="Bookman Old Style"/>
          <w:sz w:val="24"/>
          <w:szCs w:val="24"/>
        </w:rPr>
        <w:t>Sr</w:t>
      </w:r>
      <w:proofErr w:type="spellEnd"/>
      <w:r w:rsidRPr="00472272">
        <w:rPr>
          <w:rFonts w:ascii="Bookman Old Style" w:hAnsi="Bookman Old Style"/>
          <w:sz w:val="24"/>
          <w:szCs w:val="24"/>
        </w:rPr>
        <w:t xml:space="preserve">(a) ________________, portador(a) da Carteira de Identidade - RG nº______ e do CPF nº_____________, DECLARA, sob as penas da lei, para fins do disposto no inciso V, art. 27, da Lei federal n° 8.666/93, cumprindo o disposto no inciso XXXIII, art. 7º, da Constituição Federal, que não emprega menor de dezoito anos em trabalho noturno, perigoso ou insalubre e não emprega menor de dezesseis anos, assim como assume o compromisso de declarar a superveniência de qualquer fato impeditivo à sua habilitação.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Ressalva: emprega menor, a partir de quatorze anos, na condição de menor aprendiz. (   )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Local, ______ de ____________________ </w:t>
      </w:r>
      <w:proofErr w:type="spellStart"/>
      <w:r w:rsidRPr="00472272">
        <w:rPr>
          <w:rFonts w:ascii="Bookman Old Style" w:hAnsi="Bookman Old Style"/>
          <w:sz w:val="24"/>
          <w:szCs w:val="24"/>
        </w:rPr>
        <w:t>de</w:t>
      </w:r>
      <w:proofErr w:type="spellEnd"/>
      <w:r w:rsidRPr="00472272">
        <w:rPr>
          <w:rFonts w:ascii="Bookman Old Style" w:hAnsi="Bookman Old Style"/>
          <w:sz w:val="24"/>
          <w:szCs w:val="24"/>
        </w:rPr>
        <w:t xml:space="preserve"> 2023.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143DF1">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__________________________________</w:t>
      </w:r>
    </w:p>
    <w:p w:rsidR="00472272" w:rsidRPr="00472272" w:rsidRDefault="00472272" w:rsidP="00143DF1">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(Nome e assinatura do responsável legal)</w:t>
      </w:r>
    </w:p>
    <w:p w:rsidR="00472272" w:rsidRPr="00472272" w:rsidRDefault="00472272" w:rsidP="00143DF1">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(Número da carteira de identidade e órgão emissor)</w:t>
      </w:r>
    </w:p>
    <w:p w:rsidR="00472272" w:rsidRPr="00472272" w:rsidRDefault="00472272" w:rsidP="00143DF1">
      <w:pPr>
        <w:spacing w:line="240" w:lineRule="auto"/>
        <w:contextualSpacing/>
        <w:mirrorIndents/>
        <w:jc w:val="center"/>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(Observação: em caso afirmativo, assinalar a ressalva acima)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F07929" w:rsidRDefault="00F07929"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0F4A2F" w:rsidRDefault="000F4A2F" w:rsidP="00F07929">
      <w:pPr>
        <w:spacing w:line="240" w:lineRule="auto"/>
        <w:contextualSpacing/>
        <w:mirrorIndents/>
        <w:jc w:val="both"/>
        <w:rPr>
          <w:rFonts w:ascii="Bookman Old Style" w:hAnsi="Bookman Old Style"/>
          <w:sz w:val="24"/>
          <w:szCs w:val="24"/>
        </w:rPr>
      </w:pPr>
    </w:p>
    <w:p w:rsidR="00F07929" w:rsidRPr="00472272" w:rsidRDefault="00F07929" w:rsidP="00F07929">
      <w:pPr>
        <w:spacing w:line="240" w:lineRule="auto"/>
        <w:contextualSpacing/>
        <w:mirrorIndents/>
        <w:jc w:val="both"/>
        <w:rPr>
          <w:rFonts w:ascii="Bookman Old Style" w:hAnsi="Bookman Old Style"/>
          <w:sz w:val="24"/>
          <w:szCs w:val="24"/>
        </w:rPr>
      </w:pPr>
    </w:p>
    <w:p w:rsidR="00472272" w:rsidRDefault="00472272" w:rsidP="00F07929">
      <w:pPr>
        <w:spacing w:line="240" w:lineRule="auto"/>
        <w:contextualSpacing/>
        <w:mirrorIndents/>
        <w:jc w:val="both"/>
        <w:rPr>
          <w:rFonts w:ascii="Bookman Old Style" w:hAnsi="Bookman Old Style"/>
          <w:sz w:val="24"/>
          <w:szCs w:val="24"/>
        </w:rPr>
      </w:pPr>
    </w:p>
    <w:p w:rsidR="00FA498B" w:rsidRPr="00472272" w:rsidRDefault="00FA498B"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PROCESSO LICITATÓRIO Nº 19/2023</w:t>
      </w: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EDITAL DE PREGÃO ELETRÔNICO Nº 03/2023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“D”</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MODELO DE DECLARAÇÃO DE ATENDIMENTO AO INCISO DA LEI Nº</w:t>
      </w: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10.520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Referente: Pregão </w:t>
      </w:r>
      <w:r w:rsidR="00DE4C2A">
        <w:rPr>
          <w:rFonts w:ascii="Bookman Old Style" w:hAnsi="Bookman Old Style"/>
          <w:sz w:val="24"/>
          <w:szCs w:val="24"/>
        </w:rPr>
        <w:t>ELETRÔNICO</w:t>
      </w:r>
      <w:r w:rsidRPr="00472272">
        <w:rPr>
          <w:rFonts w:ascii="Bookman Old Style" w:hAnsi="Bookman Old Style"/>
          <w:sz w:val="24"/>
          <w:szCs w:val="24"/>
        </w:rPr>
        <w:t xml:space="preserve"> para registro de preço nº _______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(Nome do licitante) ____________, por seu representante legal, inscrita no CNPJ sob nº _______, com sede na ___________________________________, nos termos do artigo 4º, VII, da Lei 10.520, declara para os devidos fins de direito que cumpre plenamente os requisitos da habilitação estabelecidos nas cláusulas do Edital em epígrafe.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Local, ______ de ____________________ </w:t>
      </w:r>
      <w:proofErr w:type="spellStart"/>
      <w:r w:rsidRPr="00472272">
        <w:rPr>
          <w:rFonts w:ascii="Bookman Old Style" w:hAnsi="Bookman Old Style"/>
          <w:sz w:val="24"/>
          <w:szCs w:val="24"/>
        </w:rPr>
        <w:t>de</w:t>
      </w:r>
      <w:proofErr w:type="spellEnd"/>
      <w:r w:rsidRPr="00472272">
        <w:rPr>
          <w:rFonts w:ascii="Bookman Old Style" w:hAnsi="Bookman Old Style"/>
          <w:sz w:val="24"/>
          <w:szCs w:val="24"/>
        </w:rPr>
        <w:t xml:space="preserve"> 2023.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C25DC0">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(Nome e assinatura do responsável legal)</w:t>
      </w:r>
    </w:p>
    <w:p w:rsidR="00472272" w:rsidRPr="00472272" w:rsidRDefault="00472272" w:rsidP="00C25DC0">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(Número da carteira de identidade e órgão emissor)</w:t>
      </w:r>
    </w:p>
    <w:p w:rsidR="00472272" w:rsidRPr="00472272" w:rsidRDefault="00472272" w:rsidP="00C25DC0">
      <w:pPr>
        <w:spacing w:line="240" w:lineRule="auto"/>
        <w:contextualSpacing/>
        <w:mirrorIndents/>
        <w:jc w:val="center"/>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67786F" w:rsidRDefault="0067786F" w:rsidP="00F07929">
      <w:pPr>
        <w:spacing w:line="240" w:lineRule="auto"/>
        <w:contextualSpacing/>
        <w:mirrorIndents/>
        <w:jc w:val="both"/>
        <w:rPr>
          <w:rFonts w:ascii="Bookman Old Style" w:hAnsi="Bookman Old Style"/>
          <w:sz w:val="24"/>
          <w:szCs w:val="24"/>
        </w:rPr>
      </w:pPr>
    </w:p>
    <w:p w:rsidR="00F07929" w:rsidRDefault="00F07929" w:rsidP="00F07929">
      <w:pPr>
        <w:spacing w:line="240" w:lineRule="auto"/>
        <w:contextualSpacing/>
        <w:mirrorIndents/>
        <w:jc w:val="both"/>
        <w:rPr>
          <w:rFonts w:ascii="Bookman Old Style" w:hAnsi="Bookman Old Style"/>
          <w:sz w:val="24"/>
          <w:szCs w:val="24"/>
        </w:rPr>
      </w:pPr>
    </w:p>
    <w:p w:rsidR="00F07929" w:rsidRPr="00472272" w:rsidRDefault="00F07929" w:rsidP="00F07929">
      <w:pPr>
        <w:spacing w:line="240" w:lineRule="auto"/>
        <w:contextualSpacing/>
        <w:mirrorIndents/>
        <w:jc w:val="both"/>
        <w:rPr>
          <w:rFonts w:ascii="Bookman Old Style" w:hAnsi="Bookman Old Style"/>
          <w:sz w:val="24"/>
          <w:szCs w:val="24"/>
        </w:rPr>
      </w:pPr>
    </w:p>
    <w:p w:rsidR="00472272" w:rsidRPr="008C3605" w:rsidRDefault="00472272" w:rsidP="008C3605">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PROCESSO LICITATÓRIO Nº 19/2023</w:t>
      </w: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EDITAL DE PREGÃO ELETRÔNICO Nº 03/2023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“E”</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MODELO DE DECLARAÇÃO DE QUE NÃO POSSUI EM SEU QUADRO DE PESSOAL SERVIDOR PÚBLICO.</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Referente: Pregão </w:t>
      </w:r>
      <w:r w:rsidR="00DE4C2A">
        <w:rPr>
          <w:rFonts w:ascii="Bookman Old Style" w:hAnsi="Bookman Old Style"/>
          <w:sz w:val="24"/>
          <w:szCs w:val="24"/>
        </w:rPr>
        <w:t>ELETRÔNICO</w:t>
      </w:r>
      <w:r w:rsidRPr="00472272">
        <w:rPr>
          <w:rFonts w:ascii="Bookman Old Style" w:hAnsi="Bookman Old Style"/>
          <w:sz w:val="24"/>
          <w:szCs w:val="24"/>
        </w:rPr>
        <w:t xml:space="preserve"> nº _______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(Nome do licitante) ____________, por seu representante legal, inscrita no CNPJ sob nº _______, com sede na ___________________________________, DECLARA, que não possui em seu quadro, na função de diretor, assessor, conselheiro ou similares, servidores do Município de Cordilheira Alta, na forma do artigo 93 da respectiva Lei Orgânica.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Local e data, _______________, ___ de ____________de 2023.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0F4A2F">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0F4A2F" w:rsidRPr="00472272" w:rsidRDefault="000F4A2F" w:rsidP="000F4A2F">
      <w:pPr>
        <w:spacing w:line="240" w:lineRule="auto"/>
        <w:contextualSpacing/>
        <w:mirrorIndents/>
        <w:jc w:val="both"/>
        <w:rPr>
          <w:rFonts w:ascii="Bookman Old Style" w:hAnsi="Bookman Old Style"/>
          <w:sz w:val="24"/>
          <w:szCs w:val="24"/>
        </w:rPr>
      </w:pPr>
      <w:r>
        <w:rPr>
          <w:rFonts w:ascii="Bookman Old Style" w:hAnsi="Bookman Old Style"/>
          <w:sz w:val="24"/>
          <w:szCs w:val="24"/>
        </w:rPr>
        <w:t xml:space="preserve">                            _________________________________________________</w:t>
      </w:r>
    </w:p>
    <w:p w:rsidR="00472272" w:rsidRPr="00472272" w:rsidRDefault="00472272" w:rsidP="004C36F6">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 xml:space="preserve"> nome e assinatura do responsável legal</w:t>
      </w:r>
    </w:p>
    <w:p w:rsidR="00472272" w:rsidRPr="00472272" w:rsidRDefault="00472272" w:rsidP="004C36F6">
      <w:pPr>
        <w:spacing w:line="240" w:lineRule="auto"/>
        <w:contextualSpacing/>
        <w:mirrorIndents/>
        <w:jc w:val="center"/>
        <w:rPr>
          <w:rFonts w:ascii="Bookman Old Style" w:hAnsi="Bookman Old Style"/>
          <w:sz w:val="24"/>
          <w:szCs w:val="24"/>
        </w:rPr>
      </w:pPr>
      <w:r w:rsidRPr="00472272">
        <w:rPr>
          <w:rFonts w:ascii="Bookman Old Style" w:hAnsi="Bookman Old Style"/>
          <w:sz w:val="24"/>
          <w:szCs w:val="24"/>
        </w:rPr>
        <w:t>(Número CPF)</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P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472272" w:rsidRDefault="00472272" w:rsidP="00F07929">
      <w:pPr>
        <w:spacing w:line="240" w:lineRule="auto"/>
        <w:contextualSpacing/>
        <w:mirrorIndents/>
        <w:jc w:val="both"/>
        <w:rPr>
          <w:rFonts w:ascii="Bookman Old Style" w:hAnsi="Bookman Old Style"/>
          <w:sz w:val="24"/>
          <w:szCs w:val="24"/>
        </w:rPr>
      </w:pPr>
      <w:r w:rsidRPr="00472272">
        <w:rPr>
          <w:rFonts w:ascii="Bookman Old Style" w:hAnsi="Bookman Old Style"/>
          <w:sz w:val="24"/>
          <w:szCs w:val="24"/>
        </w:rPr>
        <w:t xml:space="preserve"> </w:t>
      </w:r>
    </w:p>
    <w:p w:rsidR="00F07929" w:rsidRDefault="00F07929" w:rsidP="00F07929">
      <w:pPr>
        <w:spacing w:line="240" w:lineRule="auto"/>
        <w:contextualSpacing/>
        <w:mirrorIndents/>
        <w:jc w:val="both"/>
        <w:rPr>
          <w:rFonts w:ascii="Bookman Old Style" w:hAnsi="Bookman Old Style"/>
          <w:sz w:val="24"/>
          <w:szCs w:val="24"/>
        </w:rPr>
      </w:pPr>
    </w:p>
    <w:p w:rsidR="00472272" w:rsidRDefault="00472272"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F591F" w:rsidRDefault="004F591F" w:rsidP="00F07929">
      <w:pPr>
        <w:spacing w:line="240" w:lineRule="auto"/>
        <w:contextualSpacing/>
        <w:mirrorIndents/>
        <w:jc w:val="both"/>
        <w:rPr>
          <w:rFonts w:ascii="Bookman Old Style" w:hAnsi="Bookman Old Style"/>
          <w:sz w:val="24"/>
          <w:szCs w:val="24"/>
        </w:rPr>
      </w:pPr>
    </w:p>
    <w:p w:rsidR="004039EF" w:rsidRDefault="004039EF" w:rsidP="00F07929">
      <w:pPr>
        <w:spacing w:line="240" w:lineRule="auto"/>
        <w:contextualSpacing/>
        <w:mirrorIndents/>
        <w:jc w:val="both"/>
        <w:rPr>
          <w:rFonts w:ascii="Bookman Old Style" w:hAnsi="Bookman Old Style"/>
          <w:sz w:val="24"/>
          <w:szCs w:val="24"/>
        </w:rPr>
      </w:pPr>
    </w:p>
    <w:p w:rsidR="0067786F" w:rsidRDefault="0067786F" w:rsidP="00F07929">
      <w:pPr>
        <w:spacing w:line="240" w:lineRule="auto"/>
        <w:contextualSpacing/>
        <w:mirrorIndents/>
        <w:jc w:val="both"/>
        <w:rPr>
          <w:rFonts w:ascii="Bookman Old Style" w:hAnsi="Bookman Old Style"/>
          <w:sz w:val="24"/>
          <w:szCs w:val="24"/>
        </w:rPr>
      </w:pPr>
    </w:p>
    <w:p w:rsidR="004F591F" w:rsidRPr="00472272" w:rsidRDefault="004F591F"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472272" w:rsidRDefault="00472272" w:rsidP="00F07929">
      <w:pPr>
        <w:spacing w:line="240" w:lineRule="auto"/>
        <w:contextualSpacing/>
        <w:mirrorIndents/>
        <w:jc w:val="both"/>
        <w:rPr>
          <w:rFonts w:ascii="Bookman Old Style" w:hAnsi="Bookman Old Style"/>
          <w:sz w:val="24"/>
          <w:szCs w:val="24"/>
        </w:rPr>
      </w:pP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PROCESSO LICITATÓRIO Nº 19/2023</w:t>
      </w:r>
    </w:p>
    <w:p w:rsidR="00472272" w:rsidRPr="00F07929" w:rsidRDefault="00C90704" w:rsidP="00F07929">
      <w:pPr>
        <w:spacing w:line="240" w:lineRule="auto"/>
        <w:contextualSpacing/>
        <w:mirrorIndents/>
        <w:jc w:val="center"/>
        <w:rPr>
          <w:rFonts w:ascii="Bookman Old Style" w:hAnsi="Bookman Old Style"/>
          <w:b/>
          <w:sz w:val="24"/>
          <w:szCs w:val="24"/>
        </w:rPr>
      </w:pPr>
      <w:r>
        <w:rPr>
          <w:rFonts w:ascii="Bookman Old Style" w:hAnsi="Bookman Old Style"/>
          <w:b/>
          <w:sz w:val="24"/>
          <w:szCs w:val="24"/>
        </w:rPr>
        <w:t>EDITAL DE PREGÃO ELETRÔNICO Nº 03/2023</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r w:rsidRPr="00F07929">
        <w:rPr>
          <w:rFonts w:ascii="Bookman Old Style" w:hAnsi="Bookman Old Style"/>
          <w:b/>
          <w:sz w:val="24"/>
          <w:szCs w:val="24"/>
        </w:rPr>
        <w:t>ANEXO “</w:t>
      </w:r>
      <w:r w:rsidR="00840F2A">
        <w:rPr>
          <w:rFonts w:ascii="Bookman Old Style" w:hAnsi="Bookman Old Style"/>
          <w:b/>
          <w:sz w:val="24"/>
          <w:szCs w:val="24"/>
        </w:rPr>
        <w:t>F</w:t>
      </w:r>
      <w:r w:rsidRPr="00F07929">
        <w:rPr>
          <w:rFonts w:ascii="Bookman Old Style" w:hAnsi="Bookman Old Style"/>
          <w:b/>
          <w:sz w:val="24"/>
          <w:szCs w:val="24"/>
        </w:rPr>
        <w:t>”</w:t>
      </w:r>
    </w:p>
    <w:p w:rsidR="00472272" w:rsidRPr="00F07929" w:rsidRDefault="00472272" w:rsidP="00F07929">
      <w:pPr>
        <w:spacing w:line="240" w:lineRule="auto"/>
        <w:contextualSpacing/>
        <w:mirrorIndents/>
        <w:jc w:val="center"/>
        <w:rPr>
          <w:rFonts w:ascii="Bookman Old Style" w:hAnsi="Bookman Old Style"/>
          <w:b/>
          <w:sz w:val="24"/>
          <w:szCs w:val="24"/>
        </w:rPr>
      </w:pPr>
    </w:p>
    <w:p w:rsidR="00472272" w:rsidRPr="00F07929" w:rsidRDefault="00472272" w:rsidP="00F07929">
      <w:pPr>
        <w:spacing w:line="240" w:lineRule="auto"/>
        <w:contextualSpacing/>
        <w:mirrorIndents/>
        <w:jc w:val="center"/>
        <w:rPr>
          <w:rFonts w:ascii="Bookman Old Style" w:hAnsi="Bookman Old Style"/>
          <w:b/>
          <w:sz w:val="24"/>
          <w:szCs w:val="24"/>
        </w:rPr>
      </w:pPr>
    </w:p>
    <w:p w:rsidR="00A962EF" w:rsidRPr="00A962EF" w:rsidRDefault="00A962EF" w:rsidP="00A962EF">
      <w:pPr>
        <w:spacing w:line="240" w:lineRule="auto"/>
        <w:contextualSpacing/>
        <w:mirrorIndents/>
        <w:jc w:val="center"/>
        <w:rPr>
          <w:rFonts w:ascii="Bookman Old Style" w:hAnsi="Bookman Old Style"/>
          <w:b/>
          <w:sz w:val="24"/>
          <w:szCs w:val="24"/>
        </w:rPr>
      </w:pPr>
      <w:r w:rsidRPr="00A962EF">
        <w:rPr>
          <w:rFonts w:ascii="Bookman Old Style" w:hAnsi="Bookman Old Style"/>
          <w:b/>
          <w:sz w:val="24"/>
          <w:szCs w:val="24"/>
        </w:rPr>
        <w:t>ATA DE REGISTRO DE PREÇO Nº ___/202</w:t>
      </w:r>
      <w:r w:rsidR="00017722">
        <w:rPr>
          <w:rFonts w:ascii="Bookman Old Style" w:hAnsi="Bookman Old Style"/>
          <w:b/>
          <w:sz w:val="24"/>
          <w:szCs w:val="24"/>
        </w:rPr>
        <w:t>3</w:t>
      </w:r>
      <w:r w:rsidRPr="00A962EF">
        <w:rPr>
          <w:rFonts w:ascii="Bookman Old Style" w:hAnsi="Bookman Old Style"/>
          <w:b/>
          <w:sz w:val="24"/>
          <w:szCs w:val="24"/>
        </w:rPr>
        <w:t xml:space="preserve"> </w:t>
      </w:r>
    </w:p>
    <w:p w:rsidR="00A962EF" w:rsidRPr="00A962EF" w:rsidRDefault="00A962EF" w:rsidP="00A962EF">
      <w:pPr>
        <w:spacing w:line="240" w:lineRule="auto"/>
        <w:contextualSpacing/>
        <w:mirrorIndents/>
        <w:jc w:val="center"/>
        <w:rPr>
          <w:rFonts w:ascii="Bookman Old Style" w:hAnsi="Bookman Old Style"/>
          <w:b/>
          <w:sz w:val="24"/>
          <w:szCs w:val="24"/>
        </w:rPr>
      </w:pPr>
      <w:r w:rsidRPr="00A962EF">
        <w:rPr>
          <w:rFonts w:ascii="Bookman Old Style" w:hAnsi="Bookman Old Style"/>
          <w:b/>
          <w:sz w:val="24"/>
          <w:szCs w:val="24"/>
        </w:rPr>
        <w:t xml:space="preserve"> </w:t>
      </w:r>
    </w:p>
    <w:p w:rsidR="00A962EF" w:rsidRPr="00A962EF" w:rsidRDefault="00A962EF" w:rsidP="00A962EF">
      <w:pPr>
        <w:spacing w:line="240" w:lineRule="auto"/>
        <w:contextualSpacing/>
        <w:mirrorIndents/>
        <w:jc w:val="center"/>
        <w:rPr>
          <w:rFonts w:ascii="Bookman Old Style" w:hAnsi="Bookman Old Style"/>
          <w:b/>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b/>
          <w:sz w:val="24"/>
          <w:szCs w:val="24"/>
        </w:rPr>
        <w:t>O MUNICÍPIO DE CORDILHEIRA ALTA</w:t>
      </w:r>
      <w:r w:rsidRPr="00A962EF">
        <w:rPr>
          <w:rFonts w:ascii="Bookman Old Style" w:hAnsi="Bookman Old Style"/>
          <w:sz w:val="24"/>
          <w:szCs w:val="24"/>
        </w:rPr>
        <w:t xml:space="preserve">, pessoa jurídica de direito público interno, situado na Rua Celso </w:t>
      </w:r>
      <w:proofErr w:type="spellStart"/>
      <w:r w:rsidRPr="00A962EF">
        <w:rPr>
          <w:rFonts w:ascii="Bookman Old Style" w:hAnsi="Bookman Old Style"/>
          <w:sz w:val="24"/>
          <w:szCs w:val="24"/>
        </w:rPr>
        <w:t>Tozzo</w:t>
      </w:r>
      <w:proofErr w:type="spellEnd"/>
      <w:r w:rsidRPr="00A962EF">
        <w:rPr>
          <w:rFonts w:ascii="Bookman Old Style" w:hAnsi="Bookman Old Style"/>
          <w:sz w:val="24"/>
          <w:szCs w:val="24"/>
        </w:rPr>
        <w:t xml:space="preserve">, 27, Centro, Cordilheira Alta/SC, </w:t>
      </w:r>
      <w:r w:rsidR="00A60295" w:rsidRPr="00A60295">
        <w:rPr>
          <w:rFonts w:ascii="Bookman Old Style" w:hAnsi="Bookman Old Style"/>
          <w:sz w:val="24"/>
          <w:szCs w:val="24"/>
        </w:rPr>
        <w:t xml:space="preserve">representado neste ato por seu Prefeito Municipal, senhor Clodoaldo </w:t>
      </w:r>
      <w:proofErr w:type="spellStart"/>
      <w:r w:rsidR="00A60295" w:rsidRPr="00A60295">
        <w:rPr>
          <w:rFonts w:ascii="Bookman Old Style" w:hAnsi="Bookman Old Style"/>
          <w:sz w:val="24"/>
          <w:szCs w:val="24"/>
        </w:rPr>
        <w:t>Briancin</w:t>
      </w:r>
      <w:r w:rsidRPr="00A962EF">
        <w:rPr>
          <w:rFonts w:ascii="Bookman Old Style" w:hAnsi="Bookman Old Style"/>
          <w:sz w:val="24"/>
          <w:szCs w:val="24"/>
        </w:rPr>
        <w:t>e</w:t>
      </w:r>
      <w:proofErr w:type="spellEnd"/>
      <w:r w:rsidR="00A60295">
        <w:rPr>
          <w:rFonts w:ascii="Bookman Old Style" w:hAnsi="Bookman Old Style"/>
          <w:sz w:val="24"/>
          <w:szCs w:val="24"/>
        </w:rPr>
        <w:t xml:space="preserve">, e </w:t>
      </w:r>
      <w:r w:rsidRPr="00A962EF">
        <w:rPr>
          <w:rFonts w:ascii="Bookman Old Style" w:hAnsi="Bookman Old Style"/>
          <w:sz w:val="24"/>
          <w:szCs w:val="24"/>
        </w:rPr>
        <w:t xml:space="preserve"> a (s) empresa (s) ___________________, inscrita no CNPJ sob nº ____________________, com sede na ___________________, representada neste ato, Senhor(a) ____________________, inscrito(a) no CPF sob nº _____________________, em face da classificação das propostas apresentadas, da homologação pela autoridade competente, RESOLVE Registrar os Preços para possível compra do objeto do Edital em referência, nos termos da Lei Federal nº 10.520, de 17 de julho de 2002, e subsidiariamente a Lei Federal nº 8.666, de 21 de julho de 1993 e Lei nº 8.078, de 1990 - Código de Defesa do Consumidor e das demais normas legais aplicáveis, na seguinte forma: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A empresa com preços registrados passará a ser denominada DETENTORA da Ata de Registro de Preços após a assinatura desta.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PRIMEIRA - DO OBJETO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1.1. A presente Ata tem por objeto o REGISTRO DE PREÇO PARA POSSÍVEL AQUISIÇÃO DE GÊNEROS ALIMENTÍCIOS, PARA O PREPARO DA MERENDA ESCOLAR DOS ALUNOS DA REDE MUNICIPAL DE ENSINO DE CORDILHEIRA ALTA/SC, conforme especificações constantes no anexo “A” do edital e proposta comercial da empresa Detentora desta Ata.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CLÁUSULA SEGUNDA - DA VALIDADE DA ATA</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2.1. A presente Ata de Registro de Preços terá validade de doze meses, a contar da data de sua assinatura.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2.2. Durante o prazo de validade desta Ata de Registro de Preços, o Município de Cordilheira Alta não será obrigado a firmar as contratações que dela poderão advir, facultando-lhe a realização de licitação específica para a aquisição pretendida, sendo assegurado ao (s) beneficiário (s) do registro preferência de fornecimento em igualdade de condições.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2.3. A Ata poderá sofrer alterações de acordo com as condições estabelecidas no artigo 65 da Lei Federal nº 8.666/1993.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b/>
          <w:sz w:val="24"/>
          <w:szCs w:val="24"/>
        </w:rPr>
        <w:t>CLÁUSULA TERCEIRA – DOS ITENS E DOS</w:t>
      </w:r>
      <w:r w:rsidRPr="00A962EF">
        <w:rPr>
          <w:rFonts w:ascii="Bookman Old Style" w:hAnsi="Bookman Old Style"/>
          <w:sz w:val="24"/>
          <w:szCs w:val="24"/>
        </w:rPr>
        <w:t xml:space="preserve"> PREÇOS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3.1. O valor total global estimado com o presente registro de preços é de R$ ......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3.1.1. O (s) preço (s) ofertado (s) pela empresa DETENTORA da presente Ata de Registro de Preços e que será pago na possível aquisição dos produtos é o especificado no anexo deste termo.</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3.1.1.1. Os preços descritos no termo de adjudicação serão pagos na possível aquisição dos produtos.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3.2. Em cada fornecimento decorrente desta Ata, serão observadas, quanto ao preço, as cláusulas e condições constantes do Edital referente à mesma.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3.3. Os itens deverão ser entregues de acordo com a descrição constante no anexo “A” do edital e da proposta comercial da DETENTORA.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QUARTA - DO LOCAL E PRAZO DE ENTREGA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4.1 - O prazo de entrega é de 7 (sete) dias, contados do envio da Autorização de fornecimento, em conformidade com edital, anexos, proposta de preços e contrato, em remessa parcelada. A entrega dos gêneros alimentícios deverá ser realizada nas Unidades Escolares da rede municipal de Cordilheira Alta (Fernando Machado, Alceu </w:t>
      </w:r>
      <w:proofErr w:type="spellStart"/>
      <w:r w:rsidRPr="00A962EF">
        <w:rPr>
          <w:rFonts w:ascii="Bookman Old Style" w:hAnsi="Bookman Old Style"/>
          <w:sz w:val="24"/>
          <w:szCs w:val="24"/>
        </w:rPr>
        <w:t>Mazzioni</w:t>
      </w:r>
      <w:proofErr w:type="spellEnd"/>
      <w:r w:rsidRPr="00A962EF">
        <w:rPr>
          <w:rFonts w:ascii="Bookman Old Style" w:hAnsi="Bookman Old Style"/>
          <w:sz w:val="24"/>
          <w:szCs w:val="24"/>
        </w:rPr>
        <w:t>, Mediação), com periodicidade semanal e conforme cronograma enviado pela nutricionista.</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4.1.1- No caso de produtos perecíveis, o prazo de validade na data da entrega não poderá ser inferior à solicitada nas especificações constantes neste Termo de Referência e na proposta do item correspondente.</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4.1.1.1 - Os itens serão recebidos provisoriamente no prazo de 2 dias, pelo(a) responsável ao acompanhamento e fiscalização do contrato, para efeito de posterior verificação de sua conformidade com as especificações constantes neste Termo de Referência e na proposta.</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4.2 </w:t>
      </w:r>
      <w:r w:rsidRPr="00A962EF">
        <w:rPr>
          <w:rFonts w:ascii="Bookman Old Style" w:hAnsi="Bookman Old Style"/>
          <w:sz w:val="24"/>
          <w:szCs w:val="24"/>
        </w:rPr>
        <w:tab/>
        <w:t>- Os itens poderão ser rejeitados, no todo ou em parte, quando em desacordo com as especificações constantes neste Termo de Referência e na proposta, devendo ser substituídos no prazo de 2 dias, a contar da notificação da contratada, às suas custas, sem prejuízo da aplicação das penalidades.</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4.2.1 – Os itens poderão ser rejeitados, quando ocorrer atraso no prazo de entrega, sem comunicação prévia de no mínimo 24hs que antecede a data da entrega, com justificativa dos motivos que impedem o cumprimento do prazo previsto.</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4.3</w:t>
      </w:r>
      <w:r w:rsidRPr="00A962EF">
        <w:rPr>
          <w:rFonts w:ascii="Bookman Old Style" w:hAnsi="Bookman Old Style"/>
          <w:sz w:val="24"/>
          <w:szCs w:val="24"/>
        </w:rPr>
        <w:tab/>
        <w:t xml:space="preserve"> - Os itens serão recebidos definitivamente no prazo de 2 dias, contados do recebimento provisório, após a verificação da qualidade e quantidade do material e consequente aceitação mediante termo circunstanciado.</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4.3.1 - Na hipótese de a verificação a que se refere o subitem anterior não ser procedida dentro do prazo fixado, reputar-se-á como realizada, consumando-se o recebimento definitivo no dia do esgotamento do prazo.</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4.4 </w:t>
      </w:r>
      <w:r w:rsidRPr="00A962EF">
        <w:rPr>
          <w:rFonts w:ascii="Bookman Old Style" w:hAnsi="Bookman Old Style"/>
          <w:sz w:val="24"/>
          <w:szCs w:val="24"/>
        </w:rPr>
        <w:tab/>
        <w:t>- O recebimento provisório ou definitivo do objeto não exclui a responsabilidade da contratada pelos prejuízos resultantes da incorreta execução do contrato.</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QUINTA – DO PAGAMENTO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5.1. O Município de Cordilheira Alta efetuará o pagamento do objeto desta ata, conforme solicitação, no prazo de 30 dias após a execução do objeto, mediante apresentação das notas fiscais, devidamente atestadas pelos servidores responsáveis pelo recebimento.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5.2. O pagamento será efetuado mediante depósito bancário em conta corrente de titularidade da licitante vencedora. </w:t>
      </w:r>
    </w:p>
    <w:p w:rsidR="00A962EF" w:rsidRPr="00A962EF" w:rsidRDefault="00A962EF" w:rsidP="00A962EF">
      <w:pPr>
        <w:spacing w:line="240" w:lineRule="auto"/>
        <w:contextualSpacing/>
        <w:mirrorIndents/>
        <w:jc w:val="both"/>
        <w:rPr>
          <w:rFonts w:ascii="Bookman Old Style" w:hAnsi="Bookman Old Style"/>
          <w:sz w:val="24"/>
          <w:szCs w:val="24"/>
        </w:rPr>
      </w:pPr>
      <w:r w:rsidRPr="00574B3B">
        <w:rPr>
          <w:rFonts w:ascii="Bookman Old Style" w:hAnsi="Bookman Old Style"/>
          <w:sz w:val="24"/>
          <w:szCs w:val="24"/>
        </w:rPr>
        <w:t xml:space="preserve">5.3. As despesas decorrentes do fornecimento do objeto desta ata correrão à dotação: </w:t>
      </w:r>
      <w:r w:rsidR="00574B3B" w:rsidRPr="00574B3B">
        <w:rPr>
          <w:rFonts w:ascii="Bookman Old Style" w:hAnsi="Bookman Old Style"/>
          <w:sz w:val="24"/>
          <w:szCs w:val="24"/>
        </w:rPr>
        <w:t>(Projeto Atividade 2.095, 2.096, 2.097, 2.098 – Elemento 3.3.90, prevista na Lei Orçamentária do Exercício de 2023.)</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SEXTA - DOS REAJUSTES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6.1. Os preços expressos nesse contrato serão fixos e irreajustáveis, exceto nas hipóteses devidamente comprovadas, de ocorrência de situação prevista na alínea “d” do inciso II do artigo 65 da Lei Federal nº 8666/1993 ou de redução dos preços praticados no mercado.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6.1.2. A CONTRATADA deverá apresentar planilhas de custos que demonstrem os seus gastos, comprovando a quebra do equilíbrio econômico-financeiro.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SÉTIMA – DA GARANTIA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7.1– A contratada deverá fornecer garantia de qualidade e excelente estado dos materiais entregues conforme termo de referência, sendo que os prazos serão contados a partir da data de recebimento definitivo do objeto.</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OITAVA – DAS PENALIDADES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8.1. A recusa imotivada do adjudicatário em assinar o Instrumento Contratual no prazo assinalado neste edital sujeitá-lo-á à multa de 20% (vinte por cento) sobre o valor total do contrato, contada a partir do primeiro dia após ter expirado o prazo que teria para assinar o contrato, nos termos do item 15.1 do edital.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8.2. Entende-se por valor total do contrato o montante dos preços totais finais oferecidos pela licitante após a etapa de lances, considerando os itens do objeto que lhe tenham sido adjudicados.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8.3. A penalidade de multa, prevista no item 8.1, poderá ser aplicada, cumulativamente, com as penalidades dispostas na Lei nº 10.520/2002, conforme o art. 7, do mesmo diploma legal.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8.4. A Administração Municipal de Cordilheira Alta poderá deixar de aplicar as penalidades previstas nesta cláusula, se admitida às justificativas apresentadas pela licitante vencedora, nos termos do que dispõe o artigo 43, parágrafo 6º c/c artigo 81, e artigo 87, “caput”, da Lei nº 8.666/1993.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8.5. Sem prejuízo das sanções previstas nos artigos. 86 e 87 da Lei 8.666/1993, a empresa contratada ficará sujeita às seguintes penalidades, assegurada a prévia defesa: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8.6. Pelo atraso injustificado na execução do contrato, sujeita-se a CONTRATADA à penalidade de multa de 0,33% (trinta e três centésimos por cento) sobre o valor total da obrigação não cumprida, por dia de atraso, limitada ao total de 20% (vinte por cento).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8.7. Pela inexecução total ou parcial do Contrato, a CONTRATANTE poderá garantida a prévia defesa, aplicar à CONTRATADA as sanções previstas no artigo 7º da Lei Federal nº 10.520/2002 e Lei Federal 8.666/1999, multa de 20% (vinte por cento), calculada sobre o valor do Contrato ou da parte não cumprida.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8.8. Multa correspondente à diferença de preço resultante de nova licitação realizada para complementação ou realização da obrigação não cumprida.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8.9. O valor a servir de base para o cálculo das multas referidas nos subitens 8.6 e 8.7 será o valor inicial do Contrato.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8.10. As multas aqui previstas não têm caráter compensatório, porém moratório e, consequentemente, o pagamento delas não exime a empresa contratada da reparação dos eventuais danos, perdas ou prejuízos que seu ato punível venha acarretar à Prefeitura Municipal de Cordilheira Alta.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8.10.1. O valor da multa será deduzido dos créditos ou garantias da empresa, ou cobrado administrativa ou judicialmente;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8.10.2. Sempre que a multa ultrapassar os créditos da contratada e/ou garantias, o valor excedente será encaminhado à cobrança extrajudicial ou judicial;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8.10.3. O atraso, para efeito de cálculo de multa, será contado em dias corridos, a partir do dia seguinte ao do vencimento do prazo de entrega ou execução do serviço;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8.11. Sem prejuízo das penalidades de multa, fica a contratada que não cumprir as cláusulas contratuais, sujeitas ainda: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8.11.1. Suspensão temporária de participação em licitação e impedimento de contratar com a Administração, por prazo não superior a dois anos.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8.11.2. 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 e após decorrido o prazo da sanção aplicada com base no inciso anterior.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CLÁUSULA NONA - DAS OBRIGAÇÕES</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9.1. São obrigações da CONTRATADA: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9.1.1. Responsabilizar-se pela saúde dos funcionários, encargos trabalhistas, previdenciários, comerciais e fiscais, quer municipais, estaduais ou federais, bem como pelo seguro para garantia de pessoas e equipamentos sob sua responsabilidade, devendo apresentar, de imediato, quando solicitados, todos e quaisquer comprovantes de pagamento e quitação.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9.1.1.1. Responder integralmente pelas obrigações contratuais, nos termos do art. 70 do Código de Processo Civil, no caso de, em qualquer hipótese, empregados da CONTRATATA intentarem reclamações trabalhistas contra a CONTRATANTE.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9.1.1.2. Cumprir com as determinações estabelecidas pelo Ministério do Trabalho, relativas à segurança e medicina do trabalho.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9.1.2. Obrigar-se pela seleção, treinamento, habilitação, contratação, registro profissional de pessoal necessário, bem como pelo cumprimento das formalidades exigidas pelas Leis Trabalhistas, Sociais e Previdenciárias.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9.1.3. Responsabilizar-se pelos danos e prejuízos que a qualquer título causar à CONTRATANTE, ao meio ambiente e/ou a terceiros em decorrência da execução do objeto deste termo, respondendo por si e por seus sucessores.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9.1.4. Responsabilizar-se por qualquer acidente do qual possam ser vítimas seus empregados, no desempenho dos serviços objeto do presente Contrato.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9.1.5. Manter, na direção dos serviços, representante ou preposto capacitado e idôneo que a represente, integralmente, em todos os seus atos.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9.1.6. Responsabilizar-se pela apuração e recolhimento de todos os encargos sociais e trabalhistas.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9.1.7. Recolher os impostos devidos, no que diz respeito ao objeto da presente Ata, em seu órgão competente.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9.1.8. Realizar a execução do objeto conforme o edital que originou a contratação, sendo vedada a subcontratação.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9.1.9. As despesas com o transporte, carga e descarga, dos produtos, tanto para entrega no município de Cordilheira Alta/SC, quanto para retorno ao local de origem, serão responsabilidade da contratada.</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9.2. São obrigações da CONTRATANTE: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9.2.1. Efetuar os pagamentos no prazo estabelecido no item 5.1 da Cláusula Quinta deste Termo.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9.2.2. Receber o objeto no prazo e condições estabelecidas no Edital e seus anexos;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9.2.3. Verificar minuciosamente, no prazo fixado, a conformidade do objeto recebido provisoriamente com as especificações constantes do Edital e da proposta, para fins de aceitação e recebimento definitivo;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9.2.4. Comunicar à Contratada, por escrito ou verbalmente, sobre imperfeições, falhas ou irregularidades verificadas no objeto fornecido, para que seja substituído, reparado ou corrigido;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CLÁUSULA DÉCIMA – CONTROLE DA EXECUÇÃO</w:t>
      </w:r>
    </w:p>
    <w:p w:rsidR="00A962EF" w:rsidRPr="00A962EF" w:rsidRDefault="00A962EF" w:rsidP="00A962EF">
      <w:pPr>
        <w:spacing w:line="240" w:lineRule="auto"/>
        <w:contextualSpacing/>
        <w:mirrorIndents/>
        <w:jc w:val="both"/>
        <w:rPr>
          <w:rFonts w:ascii="Bookman Old Style" w:hAnsi="Bookman Old Style"/>
          <w:b/>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10.1 - Nos termos do art. 67 Lei nº 8.666, de 1993, será designado representante para acompanhar e fiscalizar a entrega dos bens, anotando em registro próprio todas as ocorrências relacionadas com a execução e determinando o que for necessário à regularização de falhas ou defeitos observados.</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10.1.1 - A execução do contrato será acompanhada e fiscalizada pela Secretária Ana Eliza Tauchert, matrícula nº 13454/06 e a nutricionista Denise Soares de Camargo, matrícula n° 10789/01 que atuará como representante institucional nos termos do artigo 67 da Lei 8666/93.</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10.2 - A fiscalização de que trata este item não exclui nem reduz a responsabilidade da Contratada, inclusive perante terceiros, por qualquer irregularidade, ainda que resultante de imperfeições técnicas ou vícios redibitórios, e, na ocorrência desta, não implica em </w:t>
      </w:r>
      <w:proofErr w:type="spellStart"/>
      <w:r w:rsidRPr="00A962EF">
        <w:rPr>
          <w:rFonts w:ascii="Bookman Old Style" w:hAnsi="Bookman Old Style"/>
          <w:sz w:val="24"/>
          <w:szCs w:val="24"/>
        </w:rPr>
        <w:t>co-responsabilidade</w:t>
      </w:r>
      <w:proofErr w:type="spellEnd"/>
      <w:r w:rsidRPr="00A962EF">
        <w:rPr>
          <w:rFonts w:ascii="Bookman Old Style" w:hAnsi="Bookman Old Style"/>
          <w:sz w:val="24"/>
          <w:szCs w:val="24"/>
        </w:rPr>
        <w:t xml:space="preserve"> da Administração ou de seus agentes e prepostos, de conformidade com o art. 70 da Lei nº 8.666, de 1993.</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10.3 - 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b/>
          <w:sz w:val="24"/>
          <w:szCs w:val="24"/>
        </w:rPr>
      </w:pPr>
      <w:r w:rsidRPr="00A962EF">
        <w:rPr>
          <w:rFonts w:ascii="Bookman Old Style" w:hAnsi="Bookman Old Style"/>
          <w:b/>
          <w:sz w:val="24"/>
          <w:szCs w:val="24"/>
        </w:rPr>
        <w:t xml:space="preserve">CLÁUSULA DÉCIMA PRIMEIRA - DAS DISPOSIÇÕES FINAIS E DO FORO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11.1. Integram está Ata, o edital do Pregão para Registro de Preço nº __/202</w:t>
      </w:r>
      <w:r w:rsidR="00E87CFE">
        <w:rPr>
          <w:rFonts w:ascii="Bookman Old Style" w:hAnsi="Bookman Old Style"/>
          <w:sz w:val="24"/>
          <w:szCs w:val="24"/>
        </w:rPr>
        <w:t>3</w:t>
      </w:r>
      <w:r w:rsidRPr="00A962EF">
        <w:rPr>
          <w:rFonts w:ascii="Bookman Old Style" w:hAnsi="Bookman Old Style"/>
          <w:sz w:val="24"/>
          <w:szCs w:val="24"/>
        </w:rPr>
        <w:t xml:space="preserve"> e a proposta da empresa acima relacionada.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11.2. Os casos omissos serão resolvidos à luz das disposições contidas na Lei Federal nº 10.520, de 17 de julho de 2002, e subsidiariamente a Lei Federal nº 8.666, de 21 de julho de 1993, e, se for o caso, conforme disposições da Lei Federal nº 8.078/90 (Código de Defesa do Consumidor), Código Civil e legislações pertinentes à matéria.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11.3. Fica eleito o Foro da Comarca de Chapecó - SC para dirimir quaisquer questões decorrentes da utilização da presente ata.  </w:t>
      </w:r>
    </w:p>
    <w:p w:rsidR="00A962EF" w:rsidRPr="00A962EF" w:rsidRDefault="00A962EF" w:rsidP="00A962EF">
      <w:pPr>
        <w:spacing w:line="240" w:lineRule="auto"/>
        <w:contextualSpacing/>
        <w:mirrorIndents/>
        <w:jc w:val="both"/>
        <w:rPr>
          <w:rFonts w:ascii="Bookman Old Style" w:hAnsi="Bookman Old Style"/>
          <w:sz w:val="24"/>
          <w:szCs w:val="24"/>
        </w:rPr>
      </w:pPr>
      <w:r w:rsidRPr="00A962EF">
        <w:rPr>
          <w:rFonts w:ascii="Bookman Old Style" w:hAnsi="Bookman Old Style"/>
          <w:sz w:val="24"/>
          <w:szCs w:val="24"/>
        </w:rPr>
        <w:t xml:space="preserve"> </w:t>
      </w:r>
    </w:p>
    <w:p w:rsidR="002854C4" w:rsidRDefault="00A962EF" w:rsidP="00A962EF">
      <w:pPr>
        <w:spacing w:line="240" w:lineRule="auto"/>
        <w:contextualSpacing/>
        <w:mirrorIndents/>
        <w:jc w:val="right"/>
        <w:rPr>
          <w:rFonts w:ascii="Bookman Old Style" w:hAnsi="Bookman Old Style"/>
          <w:sz w:val="24"/>
          <w:szCs w:val="24"/>
        </w:rPr>
      </w:pPr>
      <w:r w:rsidRPr="00A962EF">
        <w:rPr>
          <w:rFonts w:ascii="Bookman Old Style" w:hAnsi="Bookman Old Style"/>
          <w:sz w:val="24"/>
          <w:szCs w:val="24"/>
        </w:rPr>
        <w:t xml:space="preserve">Cordilheira Alta, SC, __ de __________ </w:t>
      </w:r>
      <w:proofErr w:type="spellStart"/>
      <w:r w:rsidRPr="00A962EF">
        <w:rPr>
          <w:rFonts w:ascii="Bookman Old Style" w:hAnsi="Bookman Old Style"/>
          <w:sz w:val="24"/>
          <w:szCs w:val="24"/>
        </w:rPr>
        <w:t>de</w:t>
      </w:r>
      <w:proofErr w:type="spellEnd"/>
      <w:r w:rsidRPr="00A962EF">
        <w:rPr>
          <w:rFonts w:ascii="Bookman Old Style" w:hAnsi="Bookman Old Style"/>
          <w:sz w:val="24"/>
          <w:szCs w:val="24"/>
        </w:rPr>
        <w:t xml:space="preserve"> 202</w:t>
      </w:r>
      <w:r w:rsidR="00E87CFE">
        <w:rPr>
          <w:rFonts w:ascii="Bookman Old Style" w:hAnsi="Bookman Old Style"/>
          <w:sz w:val="24"/>
          <w:szCs w:val="24"/>
        </w:rPr>
        <w:t>3</w:t>
      </w:r>
    </w:p>
    <w:p w:rsidR="002854C4" w:rsidRDefault="002854C4" w:rsidP="00A962EF">
      <w:pPr>
        <w:spacing w:line="240" w:lineRule="auto"/>
        <w:contextualSpacing/>
        <w:mirrorIndents/>
        <w:jc w:val="right"/>
        <w:rPr>
          <w:rFonts w:ascii="Bookman Old Style" w:hAnsi="Bookman Old Style"/>
          <w:sz w:val="24"/>
          <w:szCs w:val="24"/>
        </w:rPr>
      </w:pPr>
    </w:p>
    <w:p w:rsidR="00A962EF" w:rsidRPr="00A962EF" w:rsidRDefault="00A962EF" w:rsidP="00A962EF">
      <w:pPr>
        <w:spacing w:line="240" w:lineRule="auto"/>
        <w:contextualSpacing/>
        <w:mirrorIndents/>
        <w:jc w:val="right"/>
        <w:rPr>
          <w:rFonts w:ascii="Bookman Old Style" w:hAnsi="Bookman Old Style"/>
          <w:sz w:val="24"/>
          <w:szCs w:val="24"/>
        </w:rPr>
      </w:pPr>
      <w:r w:rsidRPr="00A962EF">
        <w:rPr>
          <w:rFonts w:ascii="Bookman Old Style" w:hAnsi="Bookman Old Style"/>
          <w:sz w:val="24"/>
          <w:szCs w:val="24"/>
        </w:rPr>
        <w:t xml:space="preserve">. </w:t>
      </w:r>
    </w:p>
    <w:p w:rsidR="00A962EF" w:rsidRPr="00A962EF" w:rsidRDefault="00A962EF" w:rsidP="00A962EF">
      <w:pPr>
        <w:spacing w:line="240" w:lineRule="auto"/>
        <w:contextualSpacing/>
        <w:mirrorIndents/>
        <w:jc w:val="both"/>
        <w:rPr>
          <w:rFonts w:ascii="Bookman Old Style" w:hAnsi="Bookman Old Style"/>
          <w:sz w:val="24"/>
          <w:szCs w:val="24"/>
        </w:rPr>
      </w:pPr>
    </w:p>
    <w:p w:rsidR="00A962EF" w:rsidRPr="00A962EF" w:rsidRDefault="00A962EF" w:rsidP="00A962EF">
      <w:pPr>
        <w:spacing w:line="240" w:lineRule="auto"/>
        <w:contextualSpacing/>
        <w:mirrorIndents/>
        <w:jc w:val="both"/>
        <w:rPr>
          <w:rFonts w:ascii="Bookman Old Style" w:hAnsi="Bookman Old Style"/>
          <w:sz w:val="24"/>
          <w:szCs w:val="24"/>
        </w:rPr>
      </w:pPr>
    </w:p>
    <w:p w:rsidR="00FA498B" w:rsidRPr="00FA498B" w:rsidRDefault="00FA498B" w:rsidP="00FA498B">
      <w:pPr>
        <w:spacing w:line="240" w:lineRule="auto"/>
        <w:contextualSpacing/>
        <w:mirrorIndents/>
        <w:jc w:val="center"/>
        <w:rPr>
          <w:rFonts w:ascii="Bookman Old Style" w:hAnsi="Bookman Old Style"/>
          <w:sz w:val="24"/>
          <w:szCs w:val="24"/>
        </w:rPr>
      </w:pPr>
      <w:r w:rsidRPr="00FA498B">
        <w:rPr>
          <w:rFonts w:ascii="Bookman Old Style" w:hAnsi="Bookman Old Style"/>
          <w:sz w:val="24"/>
          <w:szCs w:val="24"/>
        </w:rPr>
        <w:t>__________________________</w:t>
      </w:r>
    </w:p>
    <w:p w:rsidR="00C90704" w:rsidRPr="00C90704" w:rsidRDefault="00C90704" w:rsidP="00C90704">
      <w:pPr>
        <w:spacing w:line="240" w:lineRule="auto"/>
        <w:contextualSpacing/>
        <w:mirrorIndents/>
        <w:jc w:val="center"/>
        <w:rPr>
          <w:rFonts w:ascii="Bookman Old Style" w:hAnsi="Bookman Old Style"/>
          <w:sz w:val="24"/>
          <w:szCs w:val="24"/>
        </w:rPr>
      </w:pPr>
      <w:r w:rsidRPr="00C90704">
        <w:rPr>
          <w:rFonts w:ascii="Bookman Old Style" w:hAnsi="Bookman Old Style"/>
          <w:sz w:val="24"/>
          <w:szCs w:val="24"/>
        </w:rPr>
        <w:t>CLODOALDO BRIANCINI</w:t>
      </w:r>
    </w:p>
    <w:p w:rsidR="00A962EF" w:rsidRPr="00A962EF" w:rsidRDefault="00C90704" w:rsidP="00C90704">
      <w:pPr>
        <w:spacing w:line="240" w:lineRule="auto"/>
        <w:contextualSpacing/>
        <w:mirrorIndents/>
        <w:jc w:val="center"/>
        <w:rPr>
          <w:rFonts w:ascii="Bookman Old Style" w:hAnsi="Bookman Old Style"/>
          <w:sz w:val="24"/>
          <w:szCs w:val="24"/>
        </w:rPr>
      </w:pPr>
      <w:r w:rsidRPr="00C90704">
        <w:rPr>
          <w:rFonts w:ascii="Bookman Old Style" w:hAnsi="Bookman Old Style"/>
          <w:sz w:val="24"/>
          <w:szCs w:val="24"/>
        </w:rPr>
        <w:t>Prefeito Municipal</w:t>
      </w: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jc w:val="center"/>
        <w:rPr>
          <w:rFonts w:ascii="Bookman Old Style" w:hAnsi="Bookman Old Style"/>
          <w:sz w:val="24"/>
          <w:szCs w:val="24"/>
        </w:rPr>
      </w:pPr>
      <w:r w:rsidRPr="00A962EF">
        <w:rPr>
          <w:rFonts w:ascii="Bookman Old Style" w:hAnsi="Bookman Old Style"/>
          <w:sz w:val="24"/>
          <w:szCs w:val="24"/>
        </w:rPr>
        <w:t>_________________________</w:t>
      </w:r>
    </w:p>
    <w:p w:rsidR="00A962EF" w:rsidRPr="00A962EF" w:rsidRDefault="00A962EF" w:rsidP="00A962EF">
      <w:pPr>
        <w:spacing w:line="240" w:lineRule="auto"/>
        <w:contextualSpacing/>
        <w:mirrorIndents/>
        <w:jc w:val="center"/>
        <w:rPr>
          <w:rFonts w:ascii="Bookman Old Style" w:hAnsi="Bookman Old Style"/>
          <w:sz w:val="24"/>
          <w:szCs w:val="24"/>
        </w:rPr>
      </w:pPr>
      <w:r w:rsidRPr="00A962EF">
        <w:rPr>
          <w:rFonts w:ascii="Bookman Old Style" w:hAnsi="Bookman Old Style"/>
          <w:sz w:val="24"/>
          <w:szCs w:val="24"/>
        </w:rPr>
        <w:t>Contratada</w:t>
      </w: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rPr>
          <w:rFonts w:ascii="Bookman Old Style" w:hAnsi="Bookman Old Style"/>
          <w:sz w:val="24"/>
          <w:szCs w:val="24"/>
        </w:rPr>
      </w:pPr>
      <w:r w:rsidRPr="00A962EF">
        <w:rPr>
          <w:rFonts w:ascii="Bookman Old Style" w:hAnsi="Bookman Old Style"/>
          <w:sz w:val="24"/>
          <w:szCs w:val="24"/>
        </w:rPr>
        <w:t>Testemunhas:</w:t>
      </w: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A962EF" w:rsidP="00A962EF">
      <w:pPr>
        <w:spacing w:line="240" w:lineRule="auto"/>
        <w:contextualSpacing/>
        <w:mirrorIndents/>
        <w:jc w:val="center"/>
        <w:rPr>
          <w:rFonts w:ascii="Bookman Old Style" w:hAnsi="Bookman Old Style"/>
          <w:sz w:val="24"/>
          <w:szCs w:val="24"/>
        </w:rPr>
      </w:pPr>
    </w:p>
    <w:p w:rsidR="00A962EF" w:rsidRPr="00A962EF" w:rsidRDefault="00247975" w:rsidP="00247975">
      <w:pPr>
        <w:spacing w:line="240" w:lineRule="auto"/>
        <w:contextualSpacing/>
        <w:mirrorIndents/>
        <w:rPr>
          <w:rFonts w:ascii="Bookman Old Style" w:hAnsi="Bookman Old Style"/>
          <w:sz w:val="24"/>
          <w:szCs w:val="24"/>
        </w:rPr>
      </w:pPr>
      <w:r>
        <w:rPr>
          <w:rFonts w:ascii="Bookman Old Style" w:hAnsi="Bookman Old Style"/>
          <w:sz w:val="24"/>
          <w:szCs w:val="24"/>
        </w:rPr>
        <w:t xml:space="preserve">      </w:t>
      </w:r>
      <w:r w:rsidR="00A962EF" w:rsidRPr="00A962EF">
        <w:rPr>
          <w:rFonts w:ascii="Bookman Old Style" w:hAnsi="Bookman Old Style"/>
          <w:sz w:val="24"/>
          <w:szCs w:val="24"/>
        </w:rPr>
        <w:t>_____________________</w:t>
      </w:r>
      <w:r w:rsidR="00A962EF" w:rsidRPr="00A962EF">
        <w:rPr>
          <w:rFonts w:ascii="Bookman Old Style" w:hAnsi="Bookman Old Style"/>
          <w:sz w:val="24"/>
          <w:szCs w:val="24"/>
        </w:rPr>
        <w:tab/>
      </w:r>
      <w:r w:rsidR="00A962EF" w:rsidRPr="00A962EF">
        <w:rPr>
          <w:rFonts w:ascii="Bookman Old Style" w:hAnsi="Bookman Old Style"/>
          <w:sz w:val="24"/>
          <w:szCs w:val="24"/>
        </w:rPr>
        <w:tab/>
      </w:r>
      <w:r w:rsidR="00A962EF" w:rsidRPr="00A962EF">
        <w:rPr>
          <w:rFonts w:ascii="Bookman Old Style" w:hAnsi="Bookman Old Style"/>
          <w:sz w:val="24"/>
          <w:szCs w:val="24"/>
        </w:rPr>
        <w:tab/>
      </w:r>
      <w:r w:rsidR="00A962EF" w:rsidRPr="00A962EF">
        <w:rPr>
          <w:rFonts w:ascii="Bookman Old Style" w:hAnsi="Bookman Old Style"/>
          <w:sz w:val="24"/>
          <w:szCs w:val="24"/>
        </w:rPr>
        <w:tab/>
        <w:t xml:space="preserve"> _____________________</w:t>
      </w:r>
    </w:p>
    <w:p w:rsidR="00247975" w:rsidRDefault="00247975" w:rsidP="00247975">
      <w:pPr>
        <w:spacing w:line="240" w:lineRule="auto"/>
        <w:contextualSpacing/>
        <w:mirrorIndents/>
        <w:rPr>
          <w:rFonts w:ascii="Bookman Old Style" w:hAnsi="Bookman Old Style"/>
        </w:rPr>
      </w:pPr>
      <w:r>
        <w:rPr>
          <w:rFonts w:ascii="Bookman Old Style" w:hAnsi="Bookman Old Style"/>
          <w:sz w:val="24"/>
          <w:szCs w:val="24"/>
        </w:rPr>
        <w:t xml:space="preserve">           </w:t>
      </w:r>
      <w:r w:rsidR="00A962EF" w:rsidRPr="00A962EF">
        <w:rPr>
          <w:rFonts w:ascii="Bookman Old Style" w:hAnsi="Bookman Old Style"/>
          <w:sz w:val="24"/>
          <w:szCs w:val="24"/>
        </w:rPr>
        <w:t>Angelita Gabriel</w:t>
      </w:r>
      <w:r w:rsidR="00A962EF" w:rsidRPr="00A962EF">
        <w:rPr>
          <w:rFonts w:ascii="Bookman Old Style" w:hAnsi="Bookman Old Style"/>
          <w:sz w:val="24"/>
          <w:szCs w:val="24"/>
        </w:rPr>
        <w:tab/>
      </w:r>
      <w:r w:rsidR="00A962EF" w:rsidRPr="00A962EF">
        <w:rPr>
          <w:rFonts w:ascii="Bookman Old Style" w:hAnsi="Bookman Old Style"/>
          <w:sz w:val="24"/>
          <w:szCs w:val="24"/>
        </w:rPr>
        <w:tab/>
        <w:t xml:space="preserve">          </w:t>
      </w:r>
      <w:r w:rsidR="00A962EF" w:rsidRPr="00A962EF">
        <w:rPr>
          <w:rFonts w:ascii="Bookman Old Style" w:hAnsi="Bookman Old Style"/>
          <w:sz w:val="24"/>
          <w:szCs w:val="24"/>
        </w:rPr>
        <w:tab/>
      </w:r>
      <w:r w:rsidR="00A962EF" w:rsidRPr="00A962EF">
        <w:rPr>
          <w:rFonts w:ascii="Bookman Old Style" w:hAnsi="Bookman Old Style"/>
          <w:sz w:val="24"/>
          <w:szCs w:val="24"/>
        </w:rPr>
        <w:tab/>
      </w:r>
      <w:r>
        <w:rPr>
          <w:rFonts w:ascii="Bookman Old Style" w:hAnsi="Bookman Old Style"/>
          <w:sz w:val="24"/>
          <w:szCs w:val="24"/>
        </w:rPr>
        <w:t xml:space="preserve">     </w:t>
      </w:r>
      <w:r>
        <w:rPr>
          <w:rFonts w:ascii="Bookman Old Style" w:hAnsi="Bookman Old Style"/>
        </w:rPr>
        <w:t>Laura Muniz da Silva</w:t>
      </w:r>
    </w:p>
    <w:p w:rsidR="00247975" w:rsidRDefault="00247975" w:rsidP="00247975">
      <w:pPr>
        <w:spacing w:line="240" w:lineRule="auto"/>
        <w:contextualSpacing/>
        <w:mirrorIndents/>
        <w:rPr>
          <w:rFonts w:ascii="Bookman Old Style" w:hAnsi="Bookman Old Style"/>
          <w:sz w:val="24"/>
          <w:szCs w:val="24"/>
          <w:lang w:eastAsia="pt-BR"/>
        </w:rPr>
      </w:pPr>
      <w:r>
        <w:rPr>
          <w:rFonts w:ascii="Bookman Old Style" w:hAnsi="Bookman Old Style"/>
          <w:sz w:val="24"/>
          <w:szCs w:val="24"/>
        </w:rPr>
        <w:t xml:space="preserve">          </w:t>
      </w:r>
      <w:r w:rsidR="00A962EF" w:rsidRPr="00A962EF">
        <w:rPr>
          <w:rFonts w:ascii="Bookman Old Style" w:hAnsi="Bookman Old Style"/>
          <w:sz w:val="24"/>
          <w:szCs w:val="24"/>
        </w:rPr>
        <w:t xml:space="preserve">CPF: </w:t>
      </w:r>
      <w:r>
        <w:rPr>
          <w:rFonts w:ascii="Bookman Old Style" w:hAnsi="Bookman Old Style"/>
          <w:sz w:val="24"/>
          <w:szCs w:val="24"/>
        </w:rPr>
        <w:t>***</w:t>
      </w:r>
      <w:r w:rsidR="00A962EF" w:rsidRPr="00A962EF">
        <w:rPr>
          <w:rFonts w:ascii="Bookman Old Style" w:hAnsi="Bookman Old Style"/>
          <w:sz w:val="24"/>
          <w:szCs w:val="24"/>
        </w:rPr>
        <w:t>.893.109-</w:t>
      </w:r>
      <w:r>
        <w:rPr>
          <w:rFonts w:ascii="Bookman Old Style" w:hAnsi="Bookman Old Style"/>
          <w:sz w:val="24"/>
          <w:szCs w:val="24"/>
        </w:rPr>
        <w:t>**</w:t>
      </w:r>
      <w:r w:rsidR="00A962EF" w:rsidRPr="00A962EF">
        <w:rPr>
          <w:rFonts w:ascii="Bookman Old Style" w:hAnsi="Bookman Old Style"/>
          <w:sz w:val="24"/>
          <w:szCs w:val="24"/>
        </w:rPr>
        <w:tab/>
      </w:r>
      <w:r w:rsidR="00A962EF" w:rsidRPr="00A962EF">
        <w:rPr>
          <w:rFonts w:ascii="Bookman Old Style" w:hAnsi="Bookman Old Style"/>
          <w:sz w:val="24"/>
          <w:szCs w:val="24"/>
        </w:rPr>
        <w:tab/>
        <w:t xml:space="preserve"> </w:t>
      </w:r>
      <w:r w:rsidR="00A962EF" w:rsidRPr="00A962EF">
        <w:rPr>
          <w:rFonts w:ascii="Bookman Old Style" w:hAnsi="Bookman Old Style"/>
          <w:sz w:val="24"/>
          <w:szCs w:val="24"/>
        </w:rPr>
        <w:tab/>
      </w:r>
      <w:r>
        <w:rPr>
          <w:rFonts w:ascii="Bookman Old Style" w:hAnsi="Bookman Old Style"/>
          <w:sz w:val="24"/>
          <w:szCs w:val="24"/>
        </w:rPr>
        <w:t xml:space="preserve">               </w:t>
      </w:r>
      <w:r>
        <w:rPr>
          <w:rFonts w:ascii="Bookman Old Style" w:hAnsi="Bookman Old Style"/>
        </w:rPr>
        <w:t>CPF: ***241.889**</w:t>
      </w:r>
    </w:p>
    <w:p w:rsidR="00A962EF" w:rsidRPr="00A962EF" w:rsidRDefault="00A962EF" w:rsidP="00A962EF">
      <w:pPr>
        <w:spacing w:line="240" w:lineRule="auto"/>
        <w:contextualSpacing/>
        <w:mirrorIndents/>
        <w:jc w:val="center"/>
        <w:rPr>
          <w:rFonts w:ascii="Bookman Old Style" w:hAnsi="Bookman Old Style"/>
          <w:sz w:val="24"/>
          <w:szCs w:val="24"/>
        </w:rPr>
      </w:pPr>
    </w:p>
    <w:p w:rsidR="00A32AD6" w:rsidRPr="00A962EF" w:rsidRDefault="00A32AD6" w:rsidP="00A962EF">
      <w:pPr>
        <w:spacing w:line="240" w:lineRule="auto"/>
        <w:contextualSpacing/>
        <w:mirrorIndents/>
        <w:jc w:val="both"/>
        <w:rPr>
          <w:rFonts w:ascii="Bookman Old Style" w:hAnsi="Bookman Old Style"/>
          <w:sz w:val="24"/>
          <w:szCs w:val="24"/>
        </w:rPr>
      </w:pPr>
    </w:p>
    <w:sectPr w:rsidR="00A32AD6" w:rsidRPr="00A962EF" w:rsidSect="0067786F">
      <w:headerReference w:type="default" r:id="rId62"/>
      <w:footerReference w:type="default" r:id="rId63"/>
      <w:pgSz w:w="11906" w:h="16838"/>
      <w:pgMar w:top="1418"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596B" w:rsidRDefault="0029596B" w:rsidP="00F07929">
      <w:pPr>
        <w:spacing w:after="0" w:line="240" w:lineRule="auto"/>
      </w:pPr>
      <w:r>
        <w:separator/>
      </w:r>
    </w:p>
  </w:endnote>
  <w:endnote w:type="continuationSeparator" w:id="0">
    <w:p w:rsidR="0029596B" w:rsidRDefault="0029596B" w:rsidP="00F079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596B" w:rsidRPr="00B15F6D" w:rsidRDefault="0029596B" w:rsidP="00B15F6D">
    <w:pPr>
      <w:spacing w:after="0" w:line="240" w:lineRule="auto"/>
      <w:ind w:left="13" w:right="11"/>
      <w:jc w:val="center"/>
      <w:rPr>
        <w:rFonts w:ascii="Bookman Old Style" w:hAnsi="Bookman Old Style"/>
        <w:b/>
        <w:sz w:val="12"/>
        <w:szCs w:val="12"/>
      </w:rPr>
    </w:pPr>
    <w:r w:rsidRPr="00B15F6D">
      <w:rPr>
        <w:rFonts w:ascii="Bookman Old Style" w:hAnsi="Bookman Old Style"/>
        <w:sz w:val="12"/>
        <w:szCs w:val="12"/>
      </w:rPr>
      <w:tab/>
    </w:r>
    <w:r w:rsidRPr="00B15F6D">
      <w:rPr>
        <w:rFonts w:ascii="Bookman Old Style" w:hAnsi="Bookman Old Style"/>
        <w:sz w:val="12"/>
        <w:szCs w:val="12"/>
      </w:rPr>
      <w:tab/>
    </w:r>
    <w:r w:rsidRPr="00B15F6D">
      <w:rPr>
        <w:rFonts w:ascii="Bookman Old Style" w:hAnsi="Bookman Old Style"/>
        <w:b/>
        <w:sz w:val="12"/>
        <w:szCs w:val="12"/>
      </w:rPr>
      <w:t>RUA</w:t>
    </w:r>
    <w:r w:rsidRPr="00B15F6D">
      <w:rPr>
        <w:rFonts w:ascii="Bookman Old Style" w:hAnsi="Bookman Old Style"/>
        <w:b/>
        <w:spacing w:val="-1"/>
        <w:sz w:val="12"/>
        <w:szCs w:val="12"/>
      </w:rPr>
      <w:t xml:space="preserve"> </w:t>
    </w:r>
    <w:r w:rsidRPr="00B15F6D">
      <w:rPr>
        <w:rFonts w:ascii="Bookman Old Style" w:hAnsi="Bookman Old Style"/>
        <w:b/>
        <w:sz w:val="12"/>
        <w:szCs w:val="12"/>
      </w:rPr>
      <w:t>CELSO</w:t>
    </w:r>
    <w:r w:rsidRPr="00B15F6D">
      <w:rPr>
        <w:rFonts w:ascii="Bookman Old Style" w:hAnsi="Bookman Old Style"/>
        <w:b/>
        <w:spacing w:val="-2"/>
        <w:sz w:val="12"/>
        <w:szCs w:val="12"/>
      </w:rPr>
      <w:t xml:space="preserve"> </w:t>
    </w:r>
    <w:r w:rsidRPr="00B15F6D">
      <w:rPr>
        <w:rFonts w:ascii="Bookman Old Style" w:hAnsi="Bookman Old Style"/>
        <w:b/>
        <w:sz w:val="12"/>
        <w:szCs w:val="12"/>
      </w:rPr>
      <w:t>TOZZO,</w:t>
    </w:r>
    <w:r w:rsidRPr="00B15F6D">
      <w:rPr>
        <w:rFonts w:ascii="Bookman Old Style" w:hAnsi="Bookman Old Style"/>
        <w:b/>
        <w:spacing w:val="-1"/>
        <w:sz w:val="12"/>
        <w:szCs w:val="12"/>
      </w:rPr>
      <w:t xml:space="preserve"> </w:t>
    </w:r>
    <w:r w:rsidRPr="00B15F6D">
      <w:rPr>
        <w:rFonts w:ascii="Bookman Old Style" w:hAnsi="Bookman Old Style"/>
        <w:b/>
        <w:sz w:val="12"/>
        <w:szCs w:val="12"/>
      </w:rPr>
      <w:t>27</w:t>
    </w:r>
    <w:r w:rsidRPr="00B15F6D">
      <w:rPr>
        <w:rFonts w:ascii="Bookman Old Style" w:hAnsi="Bookman Old Style"/>
        <w:b/>
        <w:spacing w:val="-2"/>
        <w:sz w:val="12"/>
        <w:szCs w:val="12"/>
      </w:rPr>
      <w:t xml:space="preserve"> </w:t>
    </w:r>
    <w:r w:rsidRPr="00B15F6D">
      <w:rPr>
        <w:rFonts w:ascii="Bookman Old Style" w:hAnsi="Bookman Old Style"/>
        <w:b/>
        <w:sz w:val="12"/>
        <w:szCs w:val="12"/>
      </w:rPr>
      <w:t>CEP:</w:t>
    </w:r>
    <w:r w:rsidRPr="00B15F6D">
      <w:rPr>
        <w:rFonts w:ascii="Bookman Old Style" w:hAnsi="Bookman Old Style"/>
        <w:b/>
        <w:spacing w:val="-2"/>
        <w:sz w:val="12"/>
        <w:szCs w:val="12"/>
      </w:rPr>
      <w:t xml:space="preserve"> </w:t>
    </w:r>
    <w:r w:rsidRPr="00B15F6D">
      <w:rPr>
        <w:rFonts w:ascii="Bookman Old Style" w:hAnsi="Bookman Old Style"/>
        <w:b/>
        <w:sz w:val="12"/>
        <w:szCs w:val="12"/>
      </w:rPr>
      <w:t>89.819-000</w:t>
    </w:r>
    <w:r w:rsidRPr="00B15F6D">
      <w:rPr>
        <w:rFonts w:ascii="Bookman Old Style" w:hAnsi="Bookman Old Style"/>
        <w:b/>
        <w:spacing w:val="-1"/>
        <w:sz w:val="12"/>
        <w:szCs w:val="12"/>
      </w:rPr>
      <w:t xml:space="preserve"> </w:t>
    </w:r>
    <w:r w:rsidRPr="00B15F6D">
      <w:rPr>
        <w:rFonts w:ascii="Bookman Old Style" w:hAnsi="Bookman Old Style"/>
        <w:b/>
        <w:sz w:val="12"/>
        <w:szCs w:val="12"/>
      </w:rPr>
      <w:t>–</w:t>
    </w:r>
    <w:r w:rsidRPr="00B15F6D">
      <w:rPr>
        <w:rFonts w:ascii="Bookman Old Style" w:hAnsi="Bookman Old Style"/>
        <w:b/>
        <w:spacing w:val="-3"/>
        <w:sz w:val="12"/>
        <w:szCs w:val="12"/>
      </w:rPr>
      <w:t xml:space="preserve"> </w:t>
    </w:r>
    <w:r w:rsidRPr="00B15F6D">
      <w:rPr>
        <w:rFonts w:ascii="Bookman Old Style" w:hAnsi="Bookman Old Style"/>
        <w:b/>
        <w:sz w:val="12"/>
        <w:szCs w:val="12"/>
      </w:rPr>
      <w:t>FONE:</w:t>
    </w:r>
    <w:r w:rsidRPr="00B15F6D">
      <w:rPr>
        <w:rFonts w:ascii="Bookman Old Style" w:hAnsi="Bookman Old Style"/>
        <w:b/>
        <w:spacing w:val="-2"/>
        <w:sz w:val="12"/>
        <w:szCs w:val="12"/>
      </w:rPr>
      <w:t xml:space="preserve"> </w:t>
    </w:r>
    <w:r w:rsidRPr="00B15F6D">
      <w:rPr>
        <w:rFonts w:ascii="Bookman Old Style" w:hAnsi="Bookman Old Style"/>
        <w:b/>
        <w:sz w:val="12"/>
        <w:szCs w:val="12"/>
      </w:rPr>
      <w:t>(49) 3358-9100</w:t>
    </w:r>
    <w:r w:rsidRPr="00B15F6D">
      <w:rPr>
        <w:rFonts w:ascii="Bookman Old Style" w:hAnsi="Bookman Old Style"/>
        <w:b/>
        <w:spacing w:val="-1"/>
        <w:sz w:val="12"/>
        <w:szCs w:val="12"/>
      </w:rPr>
      <w:t xml:space="preserve"> </w:t>
    </w:r>
    <w:r w:rsidRPr="00B15F6D">
      <w:rPr>
        <w:rFonts w:ascii="Bookman Old Style" w:hAnsi="Bookman Old Style"/>
        <w:b/>
        <w:sz w:val="12"/>
        <w:szCs w:val="12"/>
      </w:rPr>
      <w:t>–</w:t>
    </w:r>
    <w:r w:rsidRPr="00B15F6D">
      <w:rPr>
        <w:rFonts w:ascii="Bookman Old Style" w:hAnsi="Bookman Old Style"/>
        <w:b/>
        <w:spacing w:val="-3"/>
        <w:sz w:val="12"/>
        <w:szCs w:val="12"/>
      </w:rPr>
      <w:t xml:space="preserve"> </w:t>
    </w:r>
    <w:r w:rsidRPr="00B15F6D">
      <w:rPr>
        <w:rFonts w:ascii="Bookman Old Style" w:hAnsi="Bookman Old Style"/>
        <w:b/>
        <w:sz w:val="12"/>
        <w:szCs w:val="12"/>
      </w:rPr>
      <w:t>CORDILHEIRA ALTA –</w:t>
    </w:r>
    <w:r w:rsidRPr="00B15F6D">
      <w:rPr>
        <w:rFonts w:ascii="Bookman Old Style" w:hAnsi="Bookman Old Style"/>
        <w:b/>
        <w:spacing w:val="-3"/>
        <w:sz w:val="12"/>
        <w:szCs w:val="12"/>
      </w:rPr>
      <w:t xml:space="preserve"> </w:t>
    </w:r>
    <w:r w:rsidRPr="00B15F6D">
      <w:rPr>
        <w:rFonts w:ascii="Bookman Old Style" w:hAnsi="Bookman Old Style"/>
        <w:b/>
        <w:sz w:val="12"/>
        <w:szCs w:val="12"/>
      </w:rPr>
      <w:t>SC</w:t>
    </w:r>
  </w:p>
  <w:p w:rsidR="0029596B" w:rsidRPr="00B15F6D" w:rsidRDefault="0029596B" w:rsidP="00B15F6D">
    <w:pPr>
      <w:spacing w:after="0" w:line="240" w:lineRule="auto"/>
      <w:ind w:left="7" w:right="11"/>
      <w:jc w:val="center"/>
      <w:rPr>
        <w:rFonts w:ascii="Bookman Old Style" w:hAnsi="Bookman Old Style"/>
        <w:b/>
        <w:sz w:val="12"/>
        <w:szCs w:val="12"/>
      </w:rPr>
    </w:pPr>
    <w:hyperlink r:id="rId1">
      <w:r w:rsidRPr="00B15F6D">
        <w:rPr>
          <w:rFonts w:ascii="Bookman Old Style" w:hAnsi="Bookman Old Style"/>
          <w:b/>
          <w:color w:val="0000FF"/>
          <w:sz w:val="12"/>
          <w:szCs w:val="12"/>
          <w:u w:val="single" w:color="0000FF"/>
        </w:rPr>
        <w:t>www.pmcordi.sc.gov.br</w:t>
      </w:r>
    </w:hyperlink>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596B" w:rsidRDefault="0029596B" w:rsidP="00F07929">
      <w:pPr>
        <w:spacing w:after="0" w:line="240" w:lineRule="auto"/>
      </w:pPr>
      <w:r>
        <w:separator/>
      </w:r>
    </w:p>
  </w:footnote>
  <w:footnote w:type="continuationSeparator" w:id="0">
    <w:p w:rsidR="0029596B" w:rsidRDefault="0029596B" w:rsidP="00F079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596B" w:rsidRDefault="0029596B">
    <w:pPr>
      <w:pStyle w:val="Cabealho"/>
    </w:pPr>
    <w:r>
      <w:rPr>
        <w:noProof/>
        <w:lang w:eastAsia="pt-BR"/>
      </w:rPr>
      <w:drawing>
        <wp:anchor distT="0" distB="0" distL="114300" distR="114300" simplePos="0" relativeHeight="251657728" behindDoc="0" locked="0" layoutInCell="1" allowOverlap="0">
          <wp:simplePos x="0" y="0"/>
          <wp:positionH relativeFrom="page">
            <wp:posOffset>1567180</wp:posOffset>
          </wp:positionH>
          <wp:positionV relativeFrom="page">
            <wp:posOffset>144780</wp:posOffset>
          </wp:positionV>
          <wp:extent cx="4581525" cy="771525"/>
          <wp:effectExtent l="0" t="0" r="9525" b="9525"/>
          <wp:wrapSquare wrapText="bothSides"/>
          <wp:docPr id="1" name="Picture 10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81525" cy="771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9596B" w:rsidRDefault="0029596B">
    <w:pPr>
      <w:pStyle w:val="Cabealho"/>
    </w:pPr>
  </w:p>
  <w:p w:rsidR="0029596B" w:rsidRDefault="0029596B">
    <w:pPr>
      <w:pStyle w:val="Cabealho"/>
    </w:pPr>
  </w:p>
  <w:p w:rsidR="0029596B" w:rsidRDefault="0029596B">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CE5461"/>
    <w:multiLevelType w:val="hybridMultilevel"/>
    <w:tmpl w:val="5F9A2368"/>
    <w:lvl w:ilvl="0" w:tplc="1EBEC168">
      <w:start w:val="2"/>
      <w:numFmt w:val="bullet"/>
      <w:lvlText w:val=""/>
      <w:lvlJc w:val="left"/>
      <w:pPr>
        <w:ind w:left="720" w:hanging="360"/>
      </w:pPr>
      <w:rPr>
        <w:rFonts w:ascii="Symbol" w:eastAsia="Calibri"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473"/>
    <w:rsid w:val="0001606E"/>
    <w:rsid w:val="00017722"/>
    <w:rsid w:val="00040A22"/>
    <w:rsid w:val="000615E3"/>
    <w:rsid w:val="00064175"/>
    <w:rsid w:val="00066EBD"/>
    <w:rsid w:val="00080D8B"/>
    <w:rsid w:val="00081EE4"/>
    <w:rsid w:val="00087481"/>
    <w:rsid w:val="000F0204"/>
    <w:rsid w:val="000F480D"/>
    <w:rsid w:val="000F4A2F"/>
    <w:rsid w:val="00134B39"/>
    <w:rsid w:val="00143DF1"/>
    <w:rsid w:val="001733E8"/>
    <w:rsid w:val="00174430"/>
    <w:rsid w:val="001C1B2C"/>
    <w:rsid w:val="001D0190"/>
    <w:rsid w:val="001F7392"/>
    <w:rsid w:val="00220936"/>
    <w:rsid w:val="00247975"/>
    <w:rsid w:val="002854C4"/>
    <w:rsid w:val="0029596B"/>
    <w:rsid w:val="002962B7"/>
    <w:rsid w:val="002A1F8F"/>
    <w:rsid w:val="002B0599"/>
    <w:rsid w:val="0031018D"/>
    <w:rsid w:val="00322CF6"/>
    <w:rsid w:val="003401D6"/>
    <w:rsid w:val="00374521"/>
    <w:rsid w:val="0038380E"/>
    <w:rsid w:val="00394294"/>
    <w:rsid w:val="00396812"/>
    <w:rsid w:val="003A3385"/>
    <w:rsid w:val="003B45A8"/>
    <w:rsid w:val="003C0E2D"/>
    <w:rsid w:val="003E04EE"/>
    <w:rsid w:val="003E2356"/>
    <w:rsid w:val="003E75E3"/>
    <w:rsid w:val="004039EF"/>
    <w:rsid w:val="00405B7A"/>
    <w:rsid w:val="00431AE2"/>
    <w:rsid w:val="0045734A"/>
    <w:rsid w:val="00463057"/>
    <w:rsid w:val="00472272"/>
    <w:rsid w:val="00472659"/>
    <w:rsid w:val="004956AB"/>
    <w:rsid w:val="004C36F6"/>
    <w:rsid w:val="004E12A0"/>
    <w:rsid w:val="004F591F"/>
    <w:rsid w:val="00511F8A"/>
    <w:rsid w:val="005351A5"/>
    <w:rsid w:val="00567F76"/>
    <w:rsid w:val="00572694"/>
    <w:rsid w:val="00574B3B"/>
    <w:rsid w:val="00587A2F"/>
    <w:rsid w:val="005A082A"/>
    <w:rsid w:val="005D75A3"/>
    <w:rsid w:val="005F337F"/>
    <w:rsid w:val="005F45FA"/>
    <w:rsid w:val="0060151B"/>
    <w:rsid w:val="006040A3"/>
    <w:rsid w:val="006470F0"/>
    <w:rsid w:val="00651AB7"/>
    <w:rsid w:val="0065659B"/>
    <w:rsid w:val="0067786F"/>
    <w:rsid w:val="00695D14"/>
    <w:rsid w:val="006A1374"/>
    <w:rsid w:val="006C4FBD"/>
    <w:rsid w:val="006F5860"/>
    <w:rsid w:val="007331F6"/>
    <w:rsid w:val="007341BD"/>
    <w:rsid w:val="00784A51"/>
    <w:rsid w:val="007957FF"/>
    <w:rsid w:val="007E5C51"/>
    <w:rsid w:val="007F4473"/>
    <w:rsid w:val="0080019A"/>
    <w:rsid w:val="00801727"/>
    <w:rsid w:val="008110B4"/>
    <w:rsid w:val="008145E4"/>
    <w:rsid w:val="008168AD"/>
    <w:rsid w:val="00840F2A"/>
    <w:rsid w:val="00846048"/>
    <w:rsid w:val="00851B21"/>
    <w:rsid w:val="008652A2"/>
    <w:rsid w:val="00882A5F"/>
    <w:rsid w:val="008B3060"/>
    <w:rsid w:val="008C3605"/>
    <w:rsid w:val="008D5673"/>
    <w:rsid w:val="008F1EB7"/>
    <w:rsid w:val="009033B6"/>
    <w:rsid w:val="009215ED"/>
    <w:rsid w:val="009625A9"/>
    <w:rsid w:val="009B370B"/>
    <w:rsid w:val="009C2E38"/>
    <w:rsid w:val="009D2D76"/>
    <w:rsid w:val="00A107BF"/>
    <w:rsid w:val="00A32AD6"/>
    <w:rsid w:val="00A47408"/>
    <w:rsid w:val="00A60295"/>
    <w:rsid w:val="00A837AB"/>
    <w:rsid w:val="00A86E71"/>
    <w:rsid w:val="00A87FB7"/>
    <w:rsid w:val="00A962EF"/>
    <w:rsid w:val="00A97029"/>
    <w:rsid w:val="00A97BFF"/>
    <w:rsid w:val="00AA6449"/>
    <w:rsid w:val="00AB0468"/>
    <w:rsid w:val="00AB2947"/>
    <w:rsid w:val="00AC0249"/>
    <w:rsid w:val="00AD62AB"/>
    <w:rsid w:val="00B15F6D"/>
    <w:rsid w:val="00B30DFD"/>
    <w:rsid w:val="00B548BA"/>
    <w:rsid w:val="00B5536F"/>
    <w:rsid w:val="00B80919"/>
    <w:rsid w:val="00BB3B73"/>
    <w:rsid w:val="00BB4B67"/>
    <w:rsid w:val="00BC225A"/>
    <w:rsid w:val="00C25DC0"/>
    <w:rsid w:val="00C5143F"/>
    <w:rsid w:val="00C563BD"/>
    <w:rsid w:val="00C90704"/>
    <w:rsid w:val="00CA0630"/>
    <w:rsid w:val="00CA63A8"/>
    <w:rsid w:val="00CB1021"/>
    <w:rsid w:val="00CB214D"/>
    <w:rsid w:val="00CC02DD"/>
    <w:rsid w:val="00CC70B3"/>
    <w:rsid w:val="00CC78E7"/>
    <w:rsid w:val="00CD1D3D"/>
    <w:rsid w:val="00CE21C8"/>
    <w:rsid w:val="00CE7CB5"/>
    <w:rsid w:val="00D00BA4"/>
    <w:rsid w:val="00D04492"/>
    <w:rsid w:val="00D6336D"/>
    <w:rsid w:val="00D645B6"/>
    <w:rsid w:val="00D66907"/>
    <w:rsid w:val="00D7237D"/>
    <w:rsid w:val="00D83713"/>
    <w:rsid w:val="00DA7D9D"/>
    <w:rsid w:val="00DB3003"/>
    <w:rsid w:val="00DE4C2A"/>
    <w:rsid w:val="00DF5F6F"/>
    <w:rsid w:val="00E02084"/>
    <w:rsid w:val="00E542D9"/>
    <w:rsid w:val="00E67204"/>
    <w:rsid w:val="00E87CFE"/>
    <w:rsid w:val="00EA512B"/>
    <w:rsid w:val="00ED7D9E"/>
    <w:rsid w:val="00F0157D"/>
    <w:rsid w:val="00F07929"/>
    <w:rsid w:val="00F11B92"/>
    <w:rsid w:val="00F14A70"/>
    <w:rsid w:val="00F26011"/>
    <w:rsid w:val="00F373AD"/>
    <w:rsid w:val="00F62005"/>
    <w:rsid w:val="00F83A9D"/>
    <w:rsid w:val="00FA4164"/>
    <w:rsid w:val="00FA498B"/>
    <w:rsid w:val="00FF3E1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2B9F272D"/>
  <w15:docId w15:val="{D4040107-6AA8-4F35-B560-3AD1D4A3F8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pPr>
    <w:rPr>
      <w:sz w:val="22"/>
      <w:szCs w:val="22"/>
      <w:lang w:eastAsia="en-US"/>
    </w:rPr>
  </w:style>
  <w:style w:type="paragraph" w:styleId="Ttulo1">
    <w:name w:val="heading 1"/>
    <w:next w:val="Normal"/>
    <w:link w:val="Ttulo1Char"/>
    <w:uiPriority w:val="9"/>
    <w:unhideWhenUsed/>
    <w:qFormat/>
    <w:rsid w:val="007331F6"/>
    <w:pPr>
      <w:keepNext/>
      <w:keepLines/>
      <w:spacing w:after="4" w:line="248" w:lineRule="auto"/>
      <w:ind w:left="255" w:hanging="10"/>
      <w:jc w:val="both"/>
      <w:outlineLvl w:val="0"/>
    </w:pPr>
    <w:rPr>
      <w:rFonts w:ascii="Bookman Old Style" w:eastAsia="Bookman Old Style" w:hAnsi="Bookman Old Style" w:cs="Bookman Old Style"/>
      <w:b/>
      <w:color w:val="000000"/>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0792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07929"/>
  </w:style>
  <w:style w:type="paragraph" w:styleId="Rodap">
    <w:name w:val="footer"/>
    <w:basedOn w:val="Normal"/>
    <w:link w:val="RodapChar"/>
    <w:uiPriority w:val="99"/>
    <w:unhideWhenUsed/>
    <w:rsid w:val="00F07929"/>
    <w:pPr>
      <w:tabs>
        <w:tab w:val="center" w:pos="4252"/>
        <w:tab w:val="right" w:pos="8504"/>
      </w:tabs>
      <w:spacing w:after="0" w:line="240" w:lineRule="auto"/>
    </w:pPr>
  </w:style>
  <w:style w:type="character" w:customStyle="1" w:styleId="RodapChar">
    <w:name w:val="Rodapé Char"/>
    <w:basedOn w:val="Fontepargpadro"/>
    <w:link w:val="Rodap"/>
    <w:uiPriority w:val="99"/>
    <w:rsid w:val="00F07929"/>
  </w:style>
  <w:style w:type="table" w:styleId="Tabelacomgrade">
    <w:name w:val="Table Grid"/>
    <w:basedOn w:val="Tabelanormal"/>
    <w:uiPriority w:val="39"/>
    <w:rsid w:val="00CD1D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587A2F"/>
    <w:pPr>
      <w:ind w:left="720"/>
      <w:contextualSpacing/>
    </w:pPr>
  </w:style>
  <w:style w:type="paragraph" w:styleId="Textodebalo">
    <w:name w:val="Balloon Text"/>
    <w:basedOn w:val="Normal"/>
    <w:link w:val="TextodebaloChar"/>
    <w:uiPriority w:val="99"/>
    <w:semiHidden/>
    <w:unhideWhenUsed/>
    <w:rsid w:val="008F1EB7"/>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8F1EB7"/>
    <w:rPr>
      <w:rFonts w:ascii="Segoe UI" w:hAnsi="Segoe UI" w:cs="Segoe UI"/>
      <w:sz w:val="18"/>
      <w:szCs w:val="18"/>
      <w:lang w:eastAsia="en-US"/>
    </w:rPr>
  </w:style>
  <w:style w:type="paragraph" w:customStyle="1" w:styleId="Default">
    <w:name w:val="Default"/>
    <w:rsid w:val="007F4473"/>
    <w:pPr>
      <w:autoSpaceDE w:val="0"/>
      <w:autoSpaceDN w:val="0"/>
      <w:adjustRightInd w:val="0"/>
    </w:pPr>
    <w:rPr>
      <w:rFonts w:ascii="Times New Roman" w:hAnsi="Times New Roman"/>
      <w:color w:val="000000"/>
      <w:sz w:val="24"/>
      <w:szCs w:val="24"/>
      <w:lang w:eastAsia="en-US"/>
    </w:rPr>
  </w:style>
  <w:style w:type="character" w:customStyle="1" w:styleId="Ttulo1Char">
    <w:name w:val="Título 1 Char"/>
    <w:basedOn w:val="Fontepargpadro"/>
    <w:link w:val="Ttulo1"/>
    <w:uiPriority w:val="9"/>
    <w:rsid w:val="007331F6"/>
    <w:rPr>
      <w:rFonts w:ascii="Bookman Old Style" w:eastAsia="Bookman Old Style" w:hAnsi="Bookman Old Style" w:cs="Bookman Old Style"/>
      <w:b/>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6334778">
      <w:bodyDiv w:val="1"/>
      <w:marLeft w:val="0"/>
      <w:marRight w:val="0"/>
      <w:marTop w:val="0"/>
      <w:marBottom w:val="0"/>
      <w:divBdr>
        <w:top w:val="none" w:sz="0" w:space="0" w:color="auto"/>
        <w:left w:val="none" w:sz="0" w:space="0" w:color="auto"/>
        <w:bottom w:val="none" w:sz="0" w:space="0" w:color="auto"/>
        <w:right w:val="none" w:sz="0" w:space="0" w:color="auto"/>
      </w:divBdr>
    </w:div>
    <w:div w:id="1368875132">
      <w:bodyDiv w:val="1"/>
      <w:marLeft w:val="0"/>
      <w:marRight w:val="0"/>
      <w:marTop w:val="0"/>
      <w:marBottom w:val="0"/>
      <w:divBdr>
        <w:top w:val="none" w:sz="0" w:space="0" w:color="auto"/>
        <w:left w:val="none" w:sz="0" w:space="0" w:color="auto"/>
        <w:bottom w:val="none" w:sz="0" w:space="0" w:color="auto"/>
        <w:right w:val="none" w:sz="0" w:space="0" w:color="auto"/>
      </w:divBdr>
    </w:div>
    <w:div w:id="2075665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61" Type="http://schemas.openxmlformats.org/officeDocument/2006/relationships/image" Target="media/image52.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fontTable" Target="fontTable.xml"/><Relationship Id="rId8" Type="http://schemas.openxmlformats.org/officeDocument/2006/relationships/hyperlink" Target="http://www.diariomunicipal.sc.gov.br/"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diariomunicipal.sc.gov.br/"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s>
</file>

<file path=word/_rels/footer1.xml.rels><?xml version="1.0" encoding="UTF-8" standalone="yes"?>
<Relationships xmlns="http://schemas.openxmlformats.org/package/2006/relationships"><Relationship Id="rId1" Type="http://schemas.openxmlformats.org/officeDocument/2006/relationships/hyperlink" Target="http://www.pmcordi.sc.gov.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3.jpeg"/></Relationships>
</file>

<file path=word/_rels/settings.xml.rels><?xml version="1.0" encoding="UTF-8" standalone="yes"?>
<Relationships xmlns="http://schemas.openxmlformats.org/package/2006/relationships"><Relationship Id="rId1" Type="http://schemas.openxmlformats.org/officeDocument/2006/relationships/attachedTemplate" Target="file:///G:\PROCESSO%20LICITAT&#211;RIO%20N&#186;%20xx%20ESSE%20impressoras.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C77D21-7CAF-4767-9F9F-845CC04417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PROCESSO LICITATÓRIO Nº xx ESSE impressoras</Template>
  <TotalTime>126</TotalTime>
  <Pages>55</Pages>
  <Words>11060</Words>
  <Characters>59730</Characters>
  <Application>Microsoft Office Word</Application>
  <DocSecurity>0</DocSecurity>
  <Lines>497</Lines>
  <Paragraphs>141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Cliente Especial</dc:creator>
  <cp:lastModifiedBy>Computador</cp:lastModifiedBy>
  <cp:revision>32</cp:revision>
  <cp:lastPrinted>2023-02-22T17:31:00Z</cp:lastPrinted>
  <dcterms:created xsi:type="dcterms:W3CDTF">2023-02-15T12:02:00Z</dcterms:created>
  <dcterms:modified xsi:type="dcterms:W3CDTF">2023-02-22T17:37:00Z</dcterms:modified>
</cp:coreProperties>
</file>